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F7887B"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7F4B00" w:rsidRPr="007F4B00">
        <w:rPr>
          <w:b/>
          <w:iCs/>
          <w:noProof/>
          <w:sz w:val="28"/>
        </w:rPr>
        <w:t>R5-242813</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588F" w:rsidR="001E41F3" w:rsidRPr="00410371" w:rsidRDefault="007F4B00" w:rsidP="00547111">
            <w:pPr>
              <w:pStyle w:val="CRCoverPage"/>
              <w:spacing w:after="0"/>
              <w:rPr>
                <w:noProof/>
                <w:lang w:eastAsia="zh-CN"/>
              </w:rPr>
            </w:pPr>
            <w:r w:rsidRPr="007F4B00">
              <w:rPr>
                <w:b/>
                <w:noProof/>
                <w:sz w:val="28"/>
              </w:rPr>
              <w:t>4413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DEB4" w:rsidR="001E41F3" w:rsidRDefault="007F4B00">
            <w:pPr>
              <w:pStyle w:val="CRCoverPage"/>
              <w:spacing w:after="0"/>
              <w:ind w:left="100"/>
              <w:rPr>
                <w:noProof/>
              </w:rPr>
            </w:pPr>
            <w:r w:rsidRPr="007F4B00">
              <w:rPr>
                <w:noProof/>
              </w:rPr>
              <w:t>Correction of MAC TC 7.1.1.1.4-Beam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D2C8" w14:textId="56E40A47" w:rsidR="00BD5E0A" w:rsidRDefault="00BD5E0A" w:rsidP="00BD5E0A">
            <w:pPr>
              <w:pStyle w:val="CRCoverPage"/>
              <w:spacing w:after="0"/>
              <w:rPr>
                <w:noProof/>
                <w:lang w:eastAsia="zh-CN"/>
              </w:rPr>
            </w:pPr>
            <w:r>
              <w:rPr>
                <w:rFonts w:hint="eastAsia"/>
                <w:noProof/>
                <w:lang w:eastAsia="zh-CN"/>
              </w:rPr>
              <w:t>I</w:t>
            </w:r>
            <w:r>
              <w:rPr>
                <w:noProof/>
                <w:lang w:eastAsia="zh-CN"/>
              </w:rPr>
              <w:t xml:space="preserve">n Step 8-25, beam bailure detection configured in </w:t>
            </w:r>
            <w:r w:rsidRPr="00DE0B89">
              <w:t>RadioLinkMonitoringConfig</w:t>
            </w:r>
            <w:r>
              <w:rPr>
                <w:noProof/>
                <w:lang w:eastAsia="zh-CN"/>
              </w:rPr>
              <w:t xml:space="preserve"> is CSI-RS and the candidate beam configured in </w:t>
            </w:r>
            <w:r w:rsidRPr="00BD5E0A">
              <w:rPr>
                <w:noProof/>
                <w:lang w:eastAsia="zh-CN"/>
              </w:rPr>
              <w:t>BeamFailureRecoveryConfig</w:t>
            </w:r>
            <w:r>
              <w:rPr>
                <w:noProof/>
                <w:lang w:eastAsia="zh-CN"/>
              </w:rPr>
              <w:t xml:space="preserve"> is SSB or CSI-RS. That configuration need UE </w:t>
            </w:r>
            <w:r w:rsidR="00622500">
              <w:rPr>
                <w:noProof/>
                <w:lang w:eastAsia="zh-CN"/>
              </w:rPr>
              <w:t xml:space="preserve">to </w:t>
            </w:r>
            <w:r>
              <w:rPr>
                <w:noProof/>
                <w:lang w:eastAsia="zh-CN"/>
              </w:rPr>
              <w:t xml:space="preserve">support </w:t>
            </w:r>
            <w:r w:rsidRPr="00BD5E0A">
              <w:rPr>
                <w:noProof/>
                <w:lang w:eastAsia="zh-CN"/>
              </w:rPr>
              <w:t>pc_maxNumberCSI_RS_BFD and pc_maxNumberCSI_RS_SSB_CBD</w:t>
            </w:r>
            <w:r>
              <w:rPr>
                <w:noProof/>
                <w:lang w:eastAsia="zh-CN"/>
              </w:rPr>
              <w:t xml:space="preserve">. </w:t>
            </w:r>
          </w:p>
          <w:p w14:paraId="708AA7DE" w14:textId="139F0E1B" w:rsidR="00BD5E0A" w:rsidRDefault="00622500" w:rsidP="00622500">
            <w:pPr>
              <w:pStyle w:val="CRCoverPage"/>
              <w:spacing w:after="0"/>
              <w:rPr>
                <w:noProof/>
                <w:lang w:eastAsia="zh-CN"/>
              </w:rPr>
            </w:pPr>
            <w:r>
              <w:rPr>
                <w:noProof/>
                <w:lang w:eastAsia="zh-CN"/>
              </w:rPr>
              <w:t>RRM Beam failure test case(38.533/38.522 6.5.5.3) has similar configuration and it has already introduced this two pics in the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3EC3E" w:rsidR="003C5CB3" w:rsidRDefault="00622500" w:rsidP="003C5CB3">
            <w:pPr>
              <w:pStyle w:val="CRCoverPage"/>
              <w:spacing w:after="0"/>
              <w:rPr>
                <w:noProof/>
                <w:lang w:eastAsia="zh-CN"/>
              </w:rPr>
            </w:pPr>
            <w:r>
              <w:rPr>
                <w:rFonts w:hint="eastAsia"/>
                <w:noProof/>
                <w:lang w:eastAsia="zh-CN"/>
              </w:rPr>
              <w:t>A</w:t>
            </w:r>
            <w:r>
              <w:rPr>
                <w:noProof/>
                <w:lang w:eastAsia="zh-CN"/>
              </w:rPr>
              <w:t xml:space="preserve">dd </w:t>
            </w:r>
            <w:r w:rsidRPr="00BD5E0A">
              <w:rPr>
                <w:noProof/>
                <w:lang w:eastAsia="zh-CN"/>
              </w:rPr>
              <w:t>pc_maxNumberCSI_RS_BFD and pc_maxNumberCSI_RS_SSB_CBD</w:t>
            </w:r>
            <w:r>
              <w:rPr>
                <w:noProof/>
                <w:lang w:eastAsia="zh-CN"/>
              </w:rPr>
              <w:t xml:space="preserve"> in Step 8-25.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rsidP="005B4CB7">
            <w:pPr>
              <w:pStyle w:val="CRCoverPage"/>
              <w:spacing w:after="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A804" w:rsidR="001E41F3" w:rsidRDefault="005B4CB7" w:rsidP="005B4CB7">
            <w:pPr>
              <w:pStyle w:val="CRCoverPage"/>
              <w:spacing w:after="0"/>
              <w:rPr>
                <w:noProof/>
                <w:lang w:eastAsia="zh-CN"/>
              </w:rPr>
            </w:pPr>
            <w:r w:rsidRPr="005B4CB7">
              <w:rPr>
                <w:noProof/>
              </w:rPr>
              <w:t>7.1.1.1.4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12A6" w:rsidR="00A62D88" w:rsidRDefault="0058665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B6C8C"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683B31" w:rsidR="00A62D88" w:rsidRDefault="00A62D88" w:rsidP="0058665E">
            <w:pPr>
              <w:pStyle w:val="CRCoverPage"/>
              <w:spacing w:after="0"/>
              <w:ind w:left="99"/>
              <w:rPr>
                <w:noProof/>
              </w:rPr>
            </w:pPr>
            <w:r>
              <w:rPr>
                <w:noProof/>
              </w:rPr>
              <w:t>TS</w:t>
            </w:r>
            <w:r w:rsidR="0058665E">
              <w:rPr>
                <w:noProof/>
              </w:rPr>
              <w:t xml:space="preserve"> 38.523-2</w:t>
            </w:r>
            <w:r>
              <w:rPr>
                <w:noProof/>
              </w:rPr>
              <w:t xml:space="preserve">. CR </w:t>
            </w:r>
            <w:r w:rsidR="0058665E" w:rsidRPr="0058665E">
              <w:rPr>
                <w:noProof/>
              </w:rPr>
              <w:t>0471</w:t>
            </w:r>
            <w:bookmarkStart w:id="1" w:name="_GoBack"/>
            <w:bookmarkEnd w:id="1"/>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091046" w14:textId="77777777" w:rsidR="005B4CB7" w:rsidRPr="00DE0B89" w:rsidRDefault="005B4CB7" w:rsidP="005B4CB7">
      <w:pPr>
        <w:pStyle w:val="5"/>
      </w:pPr>
      <w:bookmarkStart w:id="2" w:name="_Toc21103088"/>
      <w:bookmarkStart w:id="3" w:name="_Toc29233425"/>
      <w:bookmarkStart w:id="4" w:name="_Toc29462030"/>
      <w:bookmarkStart w:id="5" w:name="_Toc36158007"/>
      <w:r w:rsidRPr="00DE0B89">
        <w:t>7.1.1.1.4</w:t>
      </w:r>
      <w:r w:rsidRPr="00DE0B89">
        <w:tab/>
        <w:t>Random access procedure / Successful / Beam Failure / Preamble selected by MAC itself / Non Contention Free RACH procedure</w:t>
      </w:r>
      <w:bookmarkEnd w:id="2"/>
      <w:bookmarkEnd w:id="3"/>
      <w:bookmarkEnd w:id="4"/>
      <w:bookmarkEnd w:id="5"/>
    </w:p>
    <w:p w14:paraId="23C20AB9" w14:textId="77777777" w:rsidR="005B4CB7" w:rsidRPr="00DE0B89" w:rsidRDefault="005B4CB7" w:rsidP="005B4CB7">
      <w:pPr>
        <w:pStyle w:val="H6"/>
      </w:pPr>
      <w:r w:rsidRPr="00DE0B89">
        <w:t>7.1.1.1.4.1</w:t>
      </w:r>
      <w:r w:rsidRPr="00DE0B89">
        <w:tab/>
        <w:t>Test Purpose (TP)</w:t>
      </w:r>
    </w:p>
    <w:p w14:paraId="66222502" w14:textId="77777777" w:rsidR="005B4CB7" w:rsidRPr="00DE0B89" w:rsidRDefault="005B4CB7" w:rsidP="005B4CB7">
      <w:pPr>
        <w:pStyle w:val="H6"/>
      </w:pPr>
      <w:r w:rsidRPr="00DE0B89">
        <w:t>(1)</w:t>
      </w:r>
    </w:p>
    <w:p w14:paraId="46F2BAB5" w14:textId="77777777" w:rsidR="005B4CB7" w:rsidRPr="00DE0B89" w:rsidRDefault="005B4CB7" w:rsidP="005B4CB7">
      <w:pPr>
        <w:pStyle w:val="PL"/>
        <w:rPr>
          <w:noProof w:val="0"/>
        </w:rPr>
      </w:pPr>
      <w:r w:rsidRPr="00DE0B89">
        <w:rPr>
          <w:b/>
          <w:noProof w:val="0"/>
        </w:rPr>
        <w:t>with</w:t>
      </w:r>
      <w:r w:rsidRPr="00DE0B89">
        <w:rPr>
          <w:noProof w:val="0"/>
        </w:rPr>
        <w:t xml:space="preserve"> { UE in RRC_CONNECTED state with no failureDetectionResources configured and RACH procedure due to beam failure is triggered }</w:t>
      </w:r>
    </w:p>
    <w:p w14:paraId="68F18AB1" w14:textId="77777777" w:rsidR="005B4CB7" w:rsidRPr="00DE0B89" w:rsidRDefault="005B4CB7" w:rsidP="005B4CB7">
      <w:pPr>
        <w:pStyle w:val="PL"/>
        <w:rPr>
          <w:noProof w:val="0"/>
        </w:rPr>
      </w:pPr>
      <w:r w:rsidRPr="00DE0B89">
        <w:rPr>
          <w:b/>
          <w:noProof w:val="0"/>
        </w:rPr>
        <w:t>ensure that</w:t>
      </w:r>
      <w:r w:rsidRPr="00DE0B89">
        <w:rPr>
          <w:noProof w:val="0"/>
        </w:rPr>
        <w:t xml:space="preserve"> {</w:t>
      </w:r>
    </w:p>
    <w:p w14:paraId="15629972"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 contention free random access resources for beam failure recovery request associated with SS blocks are not provided by RRC }</w:t>
      </w:r>
    </w:p>
    <w:p w14:paraId="02A56889"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 UE selects initiates the non-contention free Random Access Procedure }</w:t>
      </w:r>
    </w:p>
    <w:p w14:paraId="1EA7F323" w14:textId="77777777" w:rsidR="005B4CB7" w:rsidRPr="00DE0B89" w:rsidRDefault="005B4CB7" w:rsidP="005B4CB7">
      <w:pPr>
        <w:pStyle w:val="PL"/>
        <w:rPr>
          <w:noProof w:val="0"/>
        </w:rPr>
      </w:pPr>
      <w:r w:rsidRPr="00DE0B89">
        <w:rPr>
          <w:noProof w:val="0"/>
        </w:rPr>
        <w:t xml:space="preserve">            }</w:t>
      </w:r>
    </w:p>
    <w:p w14:paraId="2C27555E" w14:textId="77777777" w:rsidR="005B4CB7" w:rsidRPr="00DE0B89" w:rsidRDefault="005B4CB7" w:rsidP="005B4CB7">
      <w:pPr>
        <w:pStyle w:val="PL"/>
        <w:rPr>
          <w:noProof w:val="0"/>
        </w:rPr>
      </w:pPr>
    </w:p>
    <w:p w14:paraId="7C02C4D9" w14:textId="77777777" w:rsidR="005B4CB7" w:rsidRPr="00DE0B89" w:rsidRDefault="005B4CB7" w:rsidP="005B4CB7">
      <w:pPr>
        <w:pStyle w:val="H6"/>
      </w:pPr>
      <w:r w:rsidRPr="00DE0B89">
        <w:t>(</w:t>
      </w:r>
      <w:r w:rsidRPr="00DE0B89">
        <w:rPr>
          <w:lang w:eastAsia="zh-CN"/>
        </w:rPr>
        <w:t>2</w:t>
      </w:r>
      <w:r w:rsidRPr="00DE0B89">
        <w:t>)</w:t>
      </w:r>
    </w:p>
    <w:p w14:paraId="1146A089" w14:textId="77777777" w:rsidR="005B4CB7" w:rsidRPr="00DE0B89" w:rsidRDefault="005B4CB7" w:rsidP="005B4CB7">
      <w:pPr>
        <w:pStyle w:val="PL"/>
        <w:rPr>
          <w:noProof w:val="0"/>
        </w:rPr>
      </w:pPr>
      <w:r w:rsidRPr="00DE0B89">
        <w:rPr>
          <w:b/>
          <w:noProof w:val="0"/>
        </w:rPr>
        <w:t>with</w:t>
      </w:r>
      <w:r w:rsidRPr="00DE0B89">
        <w:rPr>
          <w:noProof w:val="0"/>
        </w:rPr>
        <w:t xml:space="preserve"> { UE in RRC_CONNECTED state and RACH procedure due to beam failure is triggered }</w:t>
      </w:r>
    </w:p>
    <w:p w14:paraId="5D896A3B"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7BBD37B1"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 contention free random access resources for beam failure recovery request associated with SS blocks are explicitly provided by RRC }</w:t>
      </w:r>
    </w:p>
    <w:p w14:paraId="250E6E79"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 UE selects the PREAMBLE_INDEX to a ra-PreambleIndex corresponding to the selected SS block and initiates the contention free Random Access Procedure }</w:t>
      </w:r>
    </w:p>
    <w:p w14:paraId="35B0E476" w14:textId="77777777" w:rsidR="005B4CB7" w:rsidRPr="00DE0B89" w:rsidRDefault="005B4CB7" w:rsidP="005B4CB7">
      <w:pPr>
        <w:pStyle w:val="PL"/>
        <w:rPr>
          <w:noProof w:val="0"/>
        </w:rPr>
      </w:pPr>
      <w:r w:rsidRPr="00DE0B89">
        <w:rPr>
          <w:noProof w:val="0"/>
        </w:rPr>
        <w:t xml:space="preserve">            }</w:t>
      </w:r>
    </w:p>
    <w:p w14:paraId="5E3947CD" w14:textId="77777777" w:rsidR="005B4CB7" w:rsidRPr="00DE0B89" w:rsidRDefault="005B4CB7" w:rsidP="005B4CB7">
      <w:pPr>
        <w:pStyle w:val="PL"/>
        <w:rPr>
          <w:noProof w:val="0"/>
        </w:rPr>
      </w:pPr>
    </w:p>
    <w:p w14:paraId="56846182" w14:textId="77777777" w:rsidR="005B4CB7" w:rsidRPr="00DE0B89" w:rsidRDefault="005B4CB7" w:rsidP="005B4CB7">
      <w:pPr>
        <w:pStyle w:val="H6"/>
      </w:pPr>
      <w:r w:rsidRPr="00DE0B89">
        <w:t>(</w:t>
      </w:r>
      <w:r w:rsidRPr="00DE0B89">
        <w:rPr>
          <w:lang w:eastAsia="zh-CN"/>
        </w:rPr>
        <w:t>3</w:t>
      </w:r>
      <w:r w:rsidRPr="00DE0B89">
        <w:t>)</w:t>
      </w:r>
    </w:p>
    <w:p w14:paraId="2F9D907E" w14:textId="77777777" w:rsidR="005B4CB7" w:rsidRPr="00DE0B89" w:rsidRDefault="005B4CB7" w:rsidP="005B4CB7">
      <w:pPr>
        <w:pStyle w:val="PL"/>
        <w:rPr>
          <w:noProof w:val="0"/>
        </w:rPr>
      </w:pPr>
      <w:r w:rsidRPr="00DE0B89">
        <w:rPr>
          <w:b/>
          <w:noProof w:val="0"/>
        </w:rPr>
        <w:t>with</w:t>
      </w:r>
      <w:r w:rsidRPr="00DE0B89">
        <w:rPr>
          <w:noProof w:val="0"/>
        </w:rPr>
        <w:t xml:space="preserve"> { UE in RRC_CONNECTED state and RACH procedure due to beam failure is triggered }</w:t>
      </w:r>
    </w:p>
    <w:p w14:paraId="4ABD0A90"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514B1984"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 contention free random access resources for beam failure recovery request associated with CSI-RS are explicitly provided by RRC }</w:t>
      </w:r>
    </w:p>
    <w:p w14:paraId="491EC9A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 UE selects the PREAMBLE_INDEX to a ra-PreambleIndex corresponding to the selected CSI-RS and initiates the contention free Random Access Procedure }</w:t>
      </w:r>
    </w:p>
    <w:p w14:paraId="3D2BBAD4" w14:textId="77777777" w:rsidR="005B4CB7" w:rsidRPr="00DE0B89" w:rsidRDefault="005B4CB7" w:rsidP="005B4CB7">
      <w:pPr>
        <w:pStyle w:val="PL"/>
        <w:rPr>
          <w:noProof w:val="0"/>
        </w:rPr>
      </w:pPr>
      <w:r w:rsidRPr="00DE0B89">
        <w:rPr>
          <w:noProof w:val="0"/>
        </w:rPr>
        <w:t xml:space="preserve">            }</w:t>
      </w:r>
    </w:p>
    <w:p w14:paraId="51AB2DB5" w14:textId="77777777" w:rsidR="005B4CB7" w:rsidRPr="00DE0B89" w:rsidRDefault="005B4CB7" w:rsidP="005B4CB7">
      <w:pPr>
        <w:pStyle w:val="PL"/>
        <w:rPr>
          <w:noProof w:val="0"/>
        </w:rPr>
      </w:pPr>
    </w:p>
    <w:p w14:paraId="2F0558AA" w14:textId="77777777" w:rsidR="005B4CB7" w:rsidRPr="00DE0B89" w:rsidRDefault="005B4CB7" w:rsidP="005B4CB7">
      <w:pPr>
        <w:pStyle w:val="H6"/>
      </w:pPr>
      <w:r w:rsidRPr="00DE0B89">
        <w:t>(</w:t>
      </w:r>
      <w:r w:rsidRPr="00DE0B89">
        <w:rPr>
          <w:lang w:eastAsia="zh-CN"/>
        </w:rPr>
        <w:t>4</w:t>
      </w:r>
      <w:r w:rsidRPr="00DE0B89">
        <w:t>)</w:t>
      </w:r>
    </w:p>
    <w:p w14:paraId="7B273869" w14:textId="77777777" w:rsidR="005B4CB7" w:rsidRPr="00DE0B89" w:rsidRDefault="005B4CB7" w:rsidP="005B4CB7">
      <w:pPr>
        <w:pStyle w:val="PL"/>
        <w:rPr>
          <w:noProof w:val="0"/>
        </w:rPr>
      </w:pPr>
      <w:r w:rsidRPr="00DE0B89">
        <w:rPr>
          <w:b/>
          <w:noProof w:val="0"/>
        </w:rPr>
        <w:t>with</w:t>
      </w:r>
      <w:r w:rsidRPr="00DE0B89">
        <w:rPr>
          <w:noProof w:val="0"/>
        </w:rPr>
        <w:t xml:space="preserve"> { UE in RRC_CONNECTED state with Preamble transmitted for contention free RACH procedure for beam failure }</w:t>
      </w:r>
    </w:p>
    <w:p w14:paraId="2AAC1F5D"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283BF925"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 ra-ResponseWindowBFR expires and the PDCCH addressed to the C-RNTI has not been received }</w:t>
      </w:r>
    </w:p>
    <w:p w14:paraId="1FD1C96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 UE retransmits the PRACH Preamble }</w:t>
      </w:r>
    </w:p>
    <w:p w14:paraId="4E290AED" w14:textId="77777777" w:rsidR="005B4CB7" w:rsidRPr="00DE0B89" w:rsidRDefault="005B4CB7" w:rsidP="005B4CB7">
      <w:pPr>
        <w:pStyle w:val="PL"/>
        <w:rPr>
          <w:noProof w:val="0"/>
        </w:rPr>
      </w:pPr>
      <w:r w:rsidRPr="00DE0B89">
        <w:rPr>
          <w:noProof w:val="0"/>
        </w:rPr>
        <w:t xml:space="preserve">            }</w:t>
      </w:r>
    </w:p>
    <w:p w14:paraId="17950602" w14:textId="77777777" w:rsidR="005B4CB7" w:rsidRPr="00DE0B89" w:rsidRDefault="005B4CB7" w:rsidP="005B4CB7">
      <w:pPr>
        <w:pStyle w:val="PL"/>
        <w:rPr>
          <w:noProof w:val="0"/>
        </w:rPr>
      </w:pPr>
    </w:p>
    <w:p w14:paraId="4B144162" w14:textId="77777777" w:rsidR="005B4CB7" w:rsidRPr="00DE0B89" w:rsidRDefault="005B4CB7" w:rsidP="005B4CB7">
      <w:pPr>
        <w:pStyle w:val="H6"/>
      </w:pPr>
      <w:r w:rsidRPr="00DE0B89">
        <w:t>(</w:t>
      </w:r>
      <w:r w:rsidRPr="00DE0B89">
        <w:rPr>
          <w:lang w:eastAsia="zh-CN"/>
        </w:rPr>
        <w:t>5</w:t>
      </w:r>
      <w:r w:rsidRPr="00DE0B89">
        <w:t>)</w:t>
      </w:r>
    </w:p>
    <w:p w14:paraId="631D3174" w14:textId="77777777" w:rsidR="005B4CB7" w:rsidRPr="00DE0B89" w:rsidRDefault="005B4CB7" w:rsidP="005B4CB7">
      <w:pPr>
        <w:pStyle w:val="PL"/>
        <w:rPr>
          <w:noProof w:val="0"/>
        </w:rPr>
      </w:pPr>
      <w:r w:rsidRPr="00DE0B89">
        <w:rPr>
          <w:b/>
          <w:noProof w:val="0"/>
        </w:rPr>
        <w:t>with</w:t>
      </w:r>
      <w:r w:rsidRPr="00DE0B89">
        <w:rPr>
          <w:noProof w:val="0"/>
        </w:rPr>
        <w:t xml:space="preserve"> { UE in RRC_CONNECTED state with Preamble transmitted for contention free RACH procedure for beam failure</w:t>
      </w:r>
      <w:r w:rsidRPr="00DE0B89" w:rsidDel="00C43FFD">
        <w:rPr>
          <w:noProof w:val="0"/>
        </w:rPr>
        <w:t xml:space="preserve"> </w:t>
      </w:r>
      <w:r w:rsidRPr="00DE0B89">
        <w:rPr>
          <w:noProof w:val="0"/>
        </w:rPr>
        <w:t>}</w:t>
      </w:r>
    </w:p>
    <w:p w14:paraId="71FF1BB6" w14:textId="77777777" w:rsidR="005B4CB7" w:rsidRPr="00DE0B89" w:rsidRDefault="005B4CB7" w:rsidP="005B4CB7">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62D6F686" w14:textId="77777777" w:rsidR="005B4CB7" w:rsidRPr="00DE0B89" w:rsidRDefault="005B4CB7" w:rsidP="005B4CB7">
      <w:pPr>
        <w:pStyle w:val="PL"/>
        <w:rPr>
          <w:noProof w:val="0"/>
        </w:rPr>
      </w:pPr>
      <w:r w:rsidRPr="00DE0B89">
        <w:rPr>
          <w:noProof w:val="0"/>
        </w:rPr>
        <w:t xml:space="preserve">  </w:t>
      </w:r>
      <w:r w:rsidRPr="00DE0B89">
        <w:rPr>
          <w:b/>
          <w:noProof w:val="0"/>
        </w:rPr>
        <w:t>when</w:t>
      </w:r>
      <w:r w:rsidRPr="00DE0B89">
        <w:rPr>
          <w:noProof w:val="0"/>
        </w:rPr>
        <w:t xml:space="preserve"> { before expiry of ra-ResponseWindowBFR the PDCCH addressed to the C-RNTI is received</w:t>
      </w:r>
      <w:r w:rsidRPr="00DE0B89" w:rsidDel="00E84DEE">
        <w:rPr>
          <w:noProof w:val="0"/>
        </w:rPr>
        <w:t xml:space="preserve"> </w:t>
      </w:r>
      <w:r w:rsidRPr="00DE0B89">
        <w:rPr>
          <w:noProof w:val="0"/>
        </w:rPr>
        <w:t>}</w:t>
      </w:r>
    </w:p>
    <w:p w14:paraId="6BBC519D" w14:textId="77777777" w:rsidR="005B4CB7" w:rsidRPr="00DE0B89" w:rsidRDefault="005B4CB7" w:rsidP="005B4CB7">
      <w:pPr>
        <w:pStyle w:val="PL"/>
        <w:rPr>
          <w:noProof w:val="0"/>
        </w:rPr>
      </w:pPr>
      <w:r w:rsidRPr="00DE0B89">
        <w:rPr>
          <w:noProof w:val="0"/>
        </w:rPr>
        <w:t xml:space="preserve">    </w:t>
      </w:r>
      <w:r w:rsidRPr="00DE0B89">
        <w:rPr>
          <w:b/>
          <w:noProof w:val="0"/>
        </w:rPr>
        <w:t>then</w:t>
      </w:r>
      <w:r w:rsidRPr="00DE0B89">
        <w:rPr>
          <w:noProof w:val="0"/>
        </w:rPr>
        <w:t xml:space="preserve"> {</w:t>
      </w:r>
      <w:r w:rsidRPr="00DE0B89">
        <w:rPr>
          <w:rFonts w:ascii="华文仿宋" w:eastAsia="华文仿宋" w:hAnsi="华文仿宋"/>
          <w:noProof w:val="0"/>
          <w:color w:val="0000A0"/>
          <w:shd w:val="clear" w:color="auto" w:fill="F7F7F7"/>
        </w:rPr>
        <w:t xml:space="preserve"> </w:t>
      </w:r>
      <w:r w:rsidRPr="00DE0B89">
        <w:rPr>
          <w:noProof w:val="0"/>
        </w:rPr>
        <w:t>UE considers the RACH procedure to be successfully completed and stops retransmitting PRACH preambles }</w:t>
      </w:r>
    </w:p>
    <w:p w14:paraId="3293D332" w14:textId="77777777" w:rsidR="005B4CB7" w:rsidRPr="00DE0B89" w:rsidRDefault="005B4CB7" w:rsidP="005B4CB7">
      <w:pPr>
        <w:pStyle w:val="PL"/>
        <w:rPr>
          <w:noProof w:val="0"/>
        </w:rPr>
      </w:pPr>
      <w:r w:rsidRPr="00DE0B89">
        <w:rPr>
          <w:noProof w:val="0"/>
        </w:rPr>
        <w:t xml:space="preserve">            }</w:t>
      </w:r>
    </w:p>
    <w:p w14:paraId="6C19F303" w14:textId="77777777" w:rsidR="005B4CB7" w:rsidRPr="00DE0B89" w:rsidRDefault="005B4CB7" w:rsidP="005B4CB7">
      <w:pPr>
        <w:pStyle w:val="PL"/>
        <w:rPr>
          <w:noProof w:val="0"/>
          <w:lang w:eastAsia="zh-CN"/>
        </w:rPr>
      </w:pPr>
    </w:p>
    <w:p w14:paraId="3A8CAFBA" w14:textId="77777777" w:rsidR="005B4CB7" w:rsidRPr="00DE0B89" w:rsidRDefault="005B4CB7" w:rsidP="005B4CB7">
      <w:pPr>
        <w:pStyle w:val="H6"/>
      </w:pPr>
      <w:r w:rsidRPr="00DE0B89">
        <w:t>7.1.1.1.4.2</w:t>
      </w:r>
      <w:r w:rsidRPr="00DE0B89">
        <w:tab/>
        <w:t>Conformance requirements</w:t>
      </w:r>
    </w:p>
    <w:p w14:paraId="423E534E" w14:textId="77777777" w:rsidR="005B4CB7" w:rsidRPr="00DE0B89" w:rsidRDefault="005B4CB7" w:rsidP="005B4CB7">
      <w:r w:rsidRPr="00DE0B89">
        <w:t>References: The conformance requirements covered in the present test case are specified in: TS 38.321, clause 5.1.2, 5.1.3, 5.1.4 and 5.17. Unless otherwise stated these are Rel-15 requirements.</w:t>
      </w:r>
    </w:p>
    <w:p w14:paraId="6C0E9DEB" w14:textId="77777777" w:rsidR="005B4CB7" w:rsidRPr="00DE0B89" w:rsidRDefault="005B4CB7" w:rsidP="005B4CB7">
      <w:r w:rsidRPr="00DE0B89">
        <w:t>[TS 38.321, clause 5.1.2]</w:t>
      </w:r>
    </w:p>
    <w:p w14:paraId="07CD1E43" w14:textId="77777777" w:rsidR="005B4CB7" w:rsidRPr="00DE0B89" w:rsidRDefault="005B4CB7" w:rsidP="005B4CB7">
      <w:r w:rsidRPr="00DE0B89">
        <w:t>The MAC entity shall:</w:t>
      </w:r>
    </w:p>
    <w:p w14:paraId="630E9461" w14:textId="77777777" w:rsidR="005B4CB7" w:rsidRPr="00DE0B89" w:rsidRDefault="005B4CB7" w:rsidP="005B4CB7">
      <w:pPr>
        <w:pStyle w:val="B1"/>
      </w:pPr>
      <w:r w:rsidRPr="00DE0B89">
        <w:t>1&gt;</w:t>
      </w:r>
      <w:r w:rsidRPr="00DE0B89">
        <w:tab/>
        <w:t>if the Random Access procedure was initiated for beam failure recovery (as specified in subclause 5.17); and</w:t>
      </w:r>
    </w:p>
    <w:p w14:paraId="415F353D" w14:textId="77777777" w:rsidR="005B4CB7" w:rsidRPr="00DE0B89" w:rsidRDefault="005B4CB7" w:rsidP="005B4CB7">
      <w:pPr>
        <w:pStyle w:val="B1"/>
      </w:pPr>
      <w:r w:rsidRPr="00DE0B89">
        <w:t>1&gt;</w:t>
      </w:r>
      <w:r w:rsidRPr="00DE0B89">
        <w:tab/>
        <w:t xml:space="preserve">if the </w:t>
      </w:r>
      <w:r w:rsidRPr="00DE0B89">
        <w:rPr>
          <w:i/>
        </w:rPr>
        <w:t>beamFailureRecoveryTimer</w:t>
      </w:r>
      <w:r w:rsidRPr="00DE0B89">
        <w:t xml:space="preserve"> (in subclause 5.17) is either running or not configured; and</w:t>
      </w:r>
    </w:p>
    <w:p w14:paraId="7C8A437E" w14:textId="77777777" w:rsidR="005B4CB7" w:rsidRPr="00DE0B89" w:rsidRDefault="005B4CB7" w:rsidP="005B4CB7">
      <w:pPr>
        <w:pStyle w:val="B1"/>
      </w:pPr>
      <w:r w:rsidRPr="00DE0B89">
        <w:lastRenderedPageBreak/>
        <w:t>1&gt;</w:t>
      </w:r>
      <w:r w:rsidRPr="00DE0B89">
        <w:tab/>
        <w:t>if the contention-free Random Access Resources for beam failure recovery request associated with any of the SSBs and/or CSI-RSs have been explicitly provided by RRC; and</w:t>
      </w:r>
    </w:p>
    <w:p w14:paraId="5F4C2CE9" w14:textId="77777777" w:rsidR="005B4CB7" w:rsidRPr="00DE0B89" w:rsidRDefault="005B4CB7" w:rsidP="005B4CB7">
      <w:pPr>
        <w:pStyle w:val="B1"/>
      </w:pPr>
      <w:r w:rsidRPr="00DE0B89">
        <w:t>1&gt;</w:t>
      </w:r>
      <w:r w:rsidRPr="00DE0B89">
        <w:tab/>
        <w:t xml:space="preserve">if at least one of the SSBs with SS-RSRP above </w:t>
      </w:r>
      <w:r w:rsidRPr="00DE0B89">
        <w:rPr>
          <w:i/>
        </w:rPr>
        <w:t>rsrp-ThresholdSSB</w:t>
      </w:r>
      <w:r w:rsidRPr="00DE0B89">
        <w:t xml:space="preserve"> amongst the SSBs in </w:t>
      </w:r>
      <w:r w:rsidRPr="00DE0B89">
        <w:rPr>
          <w:i/>
        </w:rPr>
        <w:t>candidateBeamRSList</w:t>
      </w:r>
      <w:r w:rsidRPr="00DE0B89">
        <w:t xml:space="preserve"> or the CSI-RSs with CSI-RSRP above </w:t>
      </w:r>
      <w:r w:rsidRPr="00DE0B89">
        <w:rPr>
          <w:i/>
        </w:rPr>
        <w:t>rsrp-ThresholdCSI-RS</w:t>
      </w:r>
      <w:r w:rsidRPr="00DE0B89">
        <w:t xml:space="preserve"> amongst the CSI-RSs in </w:t>
      </w:r>
      <w:r w:rsidRPr="00DE0B89">
        <w:rPr>
          <w:i/>
        </w:rPr>
        <w:t>candidateBeamRSList</w:t>
      </w:r>
      <w:r w:rsidRPr="00DE0B89">
        <w:t xml:space="preserve"> is available:</w:t>
      </w:r>
    </w:p>
    <w:p w14:paraId="0863D578" w14:textId="77777777" w:rsidR="005B4CB7" w:rsidRPr="00DE0B89" w:rsidRDefault="005B4CB7" w:rsidP="005B4CB7">
      <w:pPr>
        <w:pStyle w:val="B2"/>
      </w:pPr>
      <w:r w:rsidRPr="00DE0B89">
        <w:t>2&gt;</w:t>
      </w:r>
      <w:r w:rsidRPr="00DE0B89">
        <w:tab/>
        <w:t xml:space="preserve">select an SSB with SS-RSRP above </w:t>
      </w:r>
      <w:r w:rsidRPr="00DE0B89">
        <w:rPr>
          <w:i/>
        </w:rPr>
        <w:t>rsrp-ThresholdSSB</w:t>
      </w:r>
      <w:r w:rsidRPr="00DE0B89">
        <w:t xml:space="preserve"> amongst the SSBs in </w:t>
      </w:r>
      <w:r w:rsidRPr="00DE0B89">
        <w:rPr>
          <w:i/>
        </w:rPr>
        <w:t>candidateBeamRSList</w:t>
      </w:r>
      <w:r w:rsidRPr="00DE0B89">
        <w:t xml:space="preserve"> or a CSI-RS with CSI-RSRP above </w:t>
      </w:r>
      <w:r w:rsidRPr="00DE0B89">
        <w:rPr>
          <w:i/>
        </w:rPr>
        <w:t>rsrp-ThresholdCSI-RS</w:t>
      </w:r>
      <w:r w:rsidRPr="00DE0B89">
        <w:t xml:space="preserve"> amongst the CSI-RSs in </w:t>
      </w:r>
      <w:r w:rsidRPr="00DE0B89">
        <w:rPr>
          <w:i/>
        </w:rPr>
        <w:t>candidateBeamRSList</w:t>
      </w:r>
      <w:r w:rsidRPr="00DE0B89">
        <w:t>;</w:t>
      </w:r>
    </w:p>
    <w:p w14:paraId="79010281" w14:textId="77777777" w:rsidR="005B4CB7" w:rsidRPr="00DE0B89" w:rsidRDefault="005B4CB7" w:rsidP="005B4CB7">
      <w:pPr>
        <w:pStyle w:val="B2"/>
      </w:pPr>
      <w:r w:rsidRPr="00DE0B89">
        <w:t>2&gt;</w:t>
      </w:r>
      <w:r w:rsidRPr="00DE0B89">
        <w:tab/>
        <w:t xml:space="preserve">if CSI-RS is selected, and there is no </w:t>
      </w:r>
      <w:r w:rsidRPr="00DE0B89">
        <w:rPr>
          <w:i/>
        </w:rPr>
        <w:t>ra-PreambleIndex</w:t>
      </w:r>
      <w:r w:rsidRPr="00DE0B89">
        <w:t xml:space="preserve"> associated with the selected CSI-RS:</w:t>
      </w:r>
    </w:p>
    <w:p w14:paraId="36CA0B9F" w14:textId="77777777" w:rsidR="005B4CB7" w:rsidRPr="00DE0B89" w:rsidRDefault="005B4CB7" w:rsidP="005B4CB7">
      <w:pPr>
        <w:pStyle w:val="B3"/>
      </w:pPr>
      <w:r w:rsidRPr="00DE0B89">
        <w:t>3&gt;</w:t>
      </w:r>
      <w:r w:rsidRPr="00DE0B89">
        <w:tab/>
        <w:t xml:space="preserve">set the </w:t>
      </w:r>
      <w:r w:rsidRPr="00DE0B89">
        <w:rPr>
          <w:i/>
        </w:rPr>
        <w:t>PREAMBLE_INDEX</w:t>
      </w:r>
      <w:r w:rsidRPr="00DE0B89">
        <w:t xml:space="preserve"> to a ra-PreambleIndex corresponding to the SSB in </w:t>
      </w:r>
      <w:r w:rsidRPr="00DE0B89">
        <w:rPr>
          <w:i/>
        </w:rPr>
        <w:t>candidateBeamRSList</w:t>
      </w:r>
      <w:r w:rsidRPr="00DE0B89">
        <w:t xml:space="preserve"> which is quasi-collocated with the selected CSI-RS as specified in TS 38.214 [7].</w:t>
      </w:r>
    </w:p>
    <w:p w14:paraId="002C96E0" w14:textId="77777777" w:rsidR="005B4CB7" w:rsidRPr="00DE0B89" w:rsidRDefault="005B4CB7" w:rsidP="005B4CB7">
      <w:pPr>
        <w:pStyle w:val="B2"/>
      </w:pPr>
      <w:r w:rsidRPr="00DE0B89">
        <w:t>2&gt;</w:t>
      </w:r>
      <w:r w:rsidRPr="00DE0B89">
        <w:tab/>
        <w:t>else:</w:t>
      </w:r>
    </w:p>
    <w:p w14:paraId="49A4C71F" w14:textId="77777777" w:rsidR="005B4CB7" w:rsidRPr="00DE0B89" w:rsidRDefault="005B4CB7" w:rsidP="005B4CB7">
      <w:pPr>
        <w:pStyle w:val="B3"/>
      </w:pPr>
      <w:r w:rsidRPr="00DE0B89">
        <w:t>3&gt;</w:t>
      </w:r>
      <w:r w:rsidRPr="00DE0B89">
        <w:tab/>
        <w:t xml:space="preserve">set the </w:t>
      </w:r>
      <w:r w:rsidRPr="00DE0B89">
        <w:rPr>
          <w:i/>
        </w:rPr>
        <w:t>PREAMBLE_INDEX</w:t>
      </w:r>
      <w:r w:rsidRPr="00DE0B89">
        <w:t xml:space="preserve"> to a </w:t>
      </w:r>
      <w:r w:rsidRPr="00DE0B89">
        <w:rPr>
          <w:i/>
        </w:rPr>
        <w:t>ra-PreambleIndex</w:t>
      </w:r>
      <w:r w:rsidRPr="00DE0B89">
        <w:t xml:space="preserve"> corresponding to the selected SSB or CSI-RS from the set of Random Access Preambles for beam failure recovery request.</w:t>
      </w:r>
    </w:p>
    <w:p w14:paraId="5177CF7F" w14:textId="77777777" w:rsidR="005B4CB7" w:rsidRPr="00DE0B89" w:rsidRDefault="005B4CB7" w:rsidP="005B4CB7">
      <w:pPr>
        <w:pStyle w:val="B1"/>
      </w:pPr>
      <w:r w:rsidRPr="00DE0B89">
        <w:t>1&gt;</w:t>
      </w:r>
      <w:r w:rsidRPr="00DE0B89">
        <w:tab/>
        <w:t xml:space="preserve">else if the </w:t>
      </w:r>
      <w:r w:rsidRPr="00DE0B89">
        <w:rPr>
          <w:i/>
        </w:rPr>
        <w:t>ra-PreambleIndex</w:t>
      </w:r>
      <w:r w:rsidRPr="00DE0B89">
        <w:t xml:space="preserve"> has been explicitly provided by PDCCH; and</w:t>
      </w:r>
    </w:p>
    <w:p w14:paraId="7C601E30" w14:textId="77777777" w:rsidR="005B4CB7" w:rsidRPr="00DE0B89" w:rsidRDefault="005B4CB7" w:rsidP="005B4CB7">
      <w:pPr>
        <w:pStyle w:val="B1"/>
      </w:pPr>
      <w:r w:rsidRPr="00DE0B89">
        <w:t>1&gt;</w:t>
      </w:r>
      <w:r w:rsidRPr="00DE0B89">
        <w:tab/>
        <w:t xml:space="preserve">if the </w:t>
      </w:r>
      <w:r w:rsidRPr="00DE0B89">
        <w:rPr>
          <w:i/>
        </w:rPr>
        <w:t>ra-PreambleIndex</w:t>
      </w:r>
      <w:r w:rsidRPr="00DE0B89">
        <w:t xml:space="preserve"> is not 0b000000:</w:t>
      </w:r>
    </w:p>
    <w:p w14:paraId="0E731C97"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the signalled </w:t>
      </w:r>
      <w:r w:rsidRPr="00DE0B89">
        <w:rPr>
          <w:i/>
        </w:rPr>
        <w:t>ra-PreambleIndex</w:t>
      </w:r>
      <w:r w:rsidRPr="00DE0B89">
        <w:t>;</w:t>
      </w:r>
    </w:p>
    <w:p w14:paraId="711C77C9" w14:textId="77777777" w:rsidR="005B4CB7" w:rsidRPr="00DE0B89" w:rsidRDefault="005B4CB7" w:rsidP="005B4CB7">
      <w:pPr>
        <w:pStyle w:val="B2"/>
      </w:pPr>
      <w:r w:rsidRPr="00DE0B89">
        <w:t>2&gt;</w:t>
      </w:r>
      <w:r w:rsidRPr="00DE0B89">
        <w:tab/>
        <w:t>select the SSB signalled by PDCCH.</w:t>
      </w:r>
    </w:p>
    <w:p w14:paraId="6C2C5D4B" w14:textId="77777777" w:rsidR="005B4CB7" w:rsidRPr="00DE0B89" w:rsidRDefault="005B4CB7" w:rsidP="005B4CB7">
      <w:pPr>
        <w:pStyle w:val="B1"/>
      </w:pPr>
      <w:r w:rsidRPr="00DE0B89">
        <w:t>1&gt;</w:t>
      </w:r>
      <w:r w:rsidRPr="00DE0B89">
        <w:tab/>
        <w:t xml:space="preserve">else if the contention-free Random Access Resources associated with SSBs have been explicitly provided by RRC and at least one SSB with SS-RSRP above </w:t>
      </w:r>
      <w:r w:rsidRPr="00DE0B89">
        <w:rPr>
          <w:i/>
        </w:rPr>
        <w:t>rsrp-ThresholdSSB</w:t>
      </w:r>
      <w:r w:rsidRPr="00DE0B89">
        <w:t xml:space="preserve"> amongst the associated SSBs is available:</w:t>
      </w:r>
    </w:p>
    <w:p w14:paraId="7D03E913" w14:textId="77777777" w:rsidR="005B4CB7" w:rsidRPr="00DE0B89" w:rsidRDefault="005B4CB7" w:rsidP="005B4CB7">
      <w:pPr>
        <w:pStyle w:val="B2"/>
      </w:pPr>
      <w:r w:rsidRPr="00DE0B89">
        <w:t>2&gt;</w:t>
      </w:r>
      <w:r w:rsidRPr="00DE0B89">
        <w:tab/>
        <w:t xml:space="preserve">select an SSB with SS-RSRP above </w:t>
      </w:r>
      <w:r w:rsidRPr="00DE0B89">
        <w:rPr>
          <w:i/>
        </w:rPr>
        <w:t>rsrp-ThresholdSSB</w:t>
      </w:r>
      <w:r w:rsidRPr="00DE0B89">
        <w:t xml:space="preserve"> amongst the associated SSBs;</w:t>
      </w:r>
    </w:p>
    <w:p w14:paraId="1A116E39"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a </w:t>
      </w:r>
      <w:r w:rsidRPr="00DE0B89">
        <w:rPr>
          <w:i/>
        </w:rPr>
        <w:t>ra-PreambleIndex</w:t>
      </w:r>
      <w:r w:rsidRPr="00DE0B89">
        <w:t xml:space="preserve"> corresponding to the selected SSB.</w:t>
      </w:r>
    </w:p>
    <w:p w14:paraId="29BE3EF9" w14:textId="77777777" w:rsidR="005B4CB7" w:rsidRPr="00DE0B89" w:rsidRDefault="005B4CB7" w:rsidP="005B4CB7">
      <w:pPr>
        <w:pStyle w:val="B1"/>
      </w:pPr>
      <w:r w:rsidRPr="00DE0B89">
        <w:t>1&gt;</w:t>
      </w:r>
      <w:r w:rsidRPr="00DE0B89">
        <w:tab/>
        <w:t xml:space="preserve">else if the contention-free Random Access Resources associated with CSI-RSs have been explicitly provided by RRC and at least one CSI-RS with CSI-RSRP above </w:t>
      </w:r>
      <w:r w:rsidRPr="00DE0B89">
        <w:rPr>
          <w:i/>
        </w:rPr>
        <w:t>rsrp-ThresholdCSI-RS</w:t>
      </w:r>
      <w:r w:rsidRPr="00DE0B89">
        <w:t xml:space="preserve"> amongst the associated CSI-RSs is available:</w:t>
      </w:r>
    </w:p>
    <w:p w14:paraId="0282AE21" w14:textId="77777777" w:rsidR="005B4CB7" w:rsidRPr="00DE0B89" w:rsidRDefault="005B4CB7" w:rsidP="005B4CB7">
      <w:pPr>
        <w:pStyle w:val="B2"/>
      </w:pPr>
      <w:r w:rsidRPr="00DE0B89">
        <w:t>2&gt;</w:t>
      </w:r>
      <w:r w:rsidRPr="00DE0B89">
        <w:tab/>
        <w:t xml:space="preserve">select a CSI-RS with CSI-RSRP above </w:t>
      </w:r>
      <w:r w:rsidRPr="00DE0B89">
        <w:rPr>
          <w:i/>
        </w:rPr>
        <w:t>rsrp-ThresholdCSI-RS</w:t>
      </w:r>
      <w:r w:rsidRPr="00DE0B89">
        <w:t xml:space="preserve"> amongst the associated CSI-RSs;</w:t>
      </w:r>
    </w:p>
    <w:p w14:paraId="6A5EC908"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a </w:t>
      </w:r>
      <w:r w:rsidRPr="00DE0B89">
        <w:rPr>
          <w:i/>
        </w:rPr>
        <w:t>ra-PreambleIndex</w:t>
      </w:r>
      <w:r w:rsidRPr="00DE0B89">
        <w:t xml:space="preserve"> corresponding to the selected CSI-RS.</w:t>
      </w:r>
    </w:p>
    <w:p w14:paraId="515315B8" w14:textId="77777777" w:rsidR="005B4CB7" w:rsidRPr="00DE0B89" w:rsidRDefault="005B4CB7" w:rsidP="005B4CB7">
      <w:pPr>
        <w:pStyle w:val="B1"/>
      </w:pPr>
      <w:r w:rsidRPr="00DE0B89">
        <w:t>1&gt;</w:t>
      </w:r>
      <w:r w:rsidRPr="00DE0B89">
        <w:tab/>
        <w:t>else if the Random Access procedure was initiated for SI request (as specified in TS 38.331 [5]); and</w:t>
      </w:r>
    </w:p>
    <w:p w14:paraId="7B750E34" w14:textId="77777777" w:rsidR="005B4CB7" w:rsidRPr="00DE0B89" w:rsidRDefault="005B4CB7" w:rsidP="005B4CB7">
      <w:pPr>
        <w:pStyle w:val="B1"/>
      </w:pPr>
      <w:r w:rsidRPr="00DE0B89">
        <w:t>1&gt;</w:t>
      </w:r>
      <w:r w:rsidRPr="00DE0B89">
        <w:tab/>
        <w:t>if the Random Access Resources for SI request have been explicitly provided by RRC:</w:t>
      </w:r>
    </w:p>
    <w:p w14:paraId="54AEE357" w14:textId="77777777" w:rsidR="005B4CB7" w:rsidRPr="00DE0B89" w:rsidRDefault="005B4CB7" w:rsidP="005B4CB7">
      <w:pPr>
        <w:pStyle w:val="B2"/>
      </w:pPr>
      <w:r w:rsidRPr="00DE0B89">
        <w:t>2&gt;</w:t>
      </w:r>
      <w:r w:rsidRPr="00DE0B89">
        <w:tab/>
        <w:t xml:space="preserve">if at least one of the SSBs with SS-RSRP above </w:t>
      </w:r>
      <w:r w:rsidRPr="00DE0B89">
        <w:rPr>
          <w:i/>
        </w:rPr>
        <w:t>rsrp-ThresholdSSB</w:t>
      </w:r>
      <w:r w:rsidRPr="00DE0B89">
        <w:t xml:space="preserve"> is available:</w:t>
      </w:r>
    </w:p>
    <w:p w14:paraId="54546396" w14:textId="77777777" w:rsidR="005B4CB7" w:rsidRPr="00DE0B89" w:rsidRDefault="005B4CB7" w:rsidP="005B4CB7">
      <w:pPr>
        <w:pStyle w:val="B3"/>
      </w:pPr>
      <w:r w:rsidRPr="00DE0B89">
        <w:t>3&gt;</w:t>
      </w:r>
      <w:r w:rsidRPr="00DE0B89">
        <w:tab/>
        <w:t xml:space="preserve">select an SSB with SS-RSRP above </w:t>
      </w:r>
      <w:r w:rsidRPr="00DE0B89">
        <w:rPr>
          <w:i/>
        </w:rPr>
        <w:t>rsrp-ThresholdSSB</w:t>
      </w:r>
      <w:r w:rsidRPr="00DE0B89">
        <w:t>.</w:t>
      </w:r>
    </w:p>
    <w:p w14:paraId="447D494F" w14:textId="77777777" w:rsidR="005B4CB7" w:rsidRPr="00DE0B89" w:rsidRDefault="005B4CB7" w:rsidP="005B4CB7">
      <w:pPr>
        <w:pStyle w:val="B2"/>
      </w:pPr>
      <w:r w:rsidRPr="00DE0B89">
        <w:t>2&gt;</w:t>
      </w:r>
      <w:r w:rsidRPr="00DE0B89">
        <w:tab/>
        <w:t>else:</w:t>
      </w:r>
    </w:p>
    <w:p w14:paraId="1572310C" w14:textId="77777777" w:rsidR="005B4CB7" w:rsidRPr="00DE0B89" w:rsidRDefault="005B4CB7" w:rsidP="005B4CB7">
      <w:pPr>
        <w:pStyle w:val="B3"/>
      </w:pPr>
      <w:r w:rsidRPr="00DE0B89">
        <w:t>3&gt;</w:t>
      </w:r>
      <w:r w:rsidRPr="00DE0B89">
        <w:tab/>
        <w:t>select any SSB.</w:t>
      </w:r>
    </w:p>
    <w:p w14:paraId="58D04890" w14:textId="77777777" w:rsidR="005B4CB7" w:rsidRPr="00DE0B89" w:rsidRDefault="005B4CB7" w:rsidP="005B4CB7">
      <w:pPr>
        <w:pStyle w:val="B2"/>
      </w:pPr>
      <w:r w:rsidRPr="00DE0B89">
        <w:t>2&gt;</w:t>
      </w:r>
      <w:r w:rsidRPr="00DE0B89">
        <w:tab/>
        <w:t xml:space="preserve">select a Random Access Preamble corresponding to the selected SSB, from the Random Access Preamble(s) determined according to </w:t>
      </w:r>
      <w:r w:rsidRPr="00DE0B89">
        <w:rPr>
          <w:i/>
        </w:rPr>
        <w:t xml:space="preserve">ra-PreambleStartIndex </w:t>
      </w:r>
      <w:r w:rsidRPr="00DE0B89">
        <w:t>as specified in TS 38.331 [5];</w:t>
      </w:r>
    </w:p>
    <w:p w14:paraId="497CA6C9"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selected Random Access Preamble.</w:t>
      </w:r>
    </w:p>
    <w:p w14:paraId="4E174B21" w14:textId="77777777" w:rsidR="005B4CB7" w:rsidRPr="00DE0B89" w:rsidRDefault="005B4CB7" w:rsidP="005B4CB7">
      <w:pPr>
        <w:pStyle w:val="B1"/>
      </w:pPr>
      <w:r w:rsidRPr="00DE0B89">
        <w:t>1&gt;</w:t>
      </w:r>
      <w:r w:rsidRPr="00DE0B89">
        <w:tab/>
        <w:t>else (i.e. for the contention-based Random Access preamble selection):</w:t>
      </w:r>
    </w:p>
    <w:p w14:paraId="6EAA1038" w14:textId="77777777" w:rsidR="005B4CB7" w:rsidRPr="00DE0B89" w:rsidRDefault="005B4CB7" w:rsidP="005B4CB7">
      <w:pPr>
        <w:pStyle w:val="B2"/>
      </w:pPr>
      <w:r w:rsidRPr="00DE0B89">
        <w:t>2&gt;</w:t>
      </w:r>
      <w:r w:rsidRPr="00DE0B89">
        <w:tab/>
        <w:t xml:space="preserve">if at least one of the SSBs with SS-RSRP above </w:t>
      </w:r>
      <w:r w:rsidRPr="00DE0B89">
        <w:rPr>
          <w:i/>
        </w:rPr>
        <w:t>rsrp-ThresholdSSB</w:t>
      </w:r>
      <w:r w:rsidRPr="00DE0B89">
        <w:t xml:space="preserve"> is available:</w:t>
      </w:r>
    </w:p>
    <w:p w14:paraId="0D3D2F61" w14:textId="77777777" w:rsidR="005B4CB7" w:rsidRPr="00DE0B89" w:rsidRDefault="005B4CB7" w:rsidP="005B4CB7">
      <w:pPr>
        <w:pStyle w:val="B3"/>
      </w:pPr>
      <w:r w:rsidRPr="00DE0B89">
        <w:t>3&gt;</w:t>
      </w:r>
      <w:r w:rsidRPr="00DE0B89">
        <w:tab/>
        <w:t xml:space="preserve">select an SSB with SS-RSRP above </w:t>
      </w:r>
      <w:r w:rsidRPr="00DE0B89">
        <w:rPr>
          <w:i/>
        </w:rPr>
        <w:t>rsrp-ThresholdSSB</w:t>
      </w:r>
      <w:r w:rsidRPr="00DE0B89">
        <w:t>.</w:t>
      </w:r>
    </w:p>
    <w:p w14:paraId="7F4F599A" w14:textId="77777777" w:rsidR="005B4CB7" w:rsidRPr="00DE0B89" w:rsidRDefault="005B4CB7" w:rsidP="005B4CB7">
      <w:pPr>
        <w:pStyle w:val="B2"/>
      </w:pPr>
      <w:r w:rsidRPr="00DE0B89">
        <w:t>2&gt;</w:t>
      </w:r>
      <w:r w:rsidRPr="00DE0B89">
        <w:tab/>
        <w:t>else:</w:t>
      </w:r>
    </w:p>
    <w:p w14:paraId="222D6015" w14:textId="77777777" w:rsidR="005B4CB7" w:rsidRPr="00DE0B89" w:rsidRDefault="005B4CB7" w:rsidP="005B4CB7">
      <w:pPr>
        <w:pStyle w:val="B3"/>
      </w:pPr>
      <w:r w:rsidRPr="00DE0B89">
        <w:lastRenderedPageBreak/>
        <w:t>3&gt;</w:t>
      </w:r>
      <w:r w:rsidRPr="00DE0B89">
        <w:tab/>
        <w:t>select any SSB.</w:t>
      </w:r>
    </w:p>
    <w:p w14:paraId="41CBD846" w14:textId="77777777" w:rsidR="005B4CB7" w:rsidRPr="00DE0B89" w:rsidRDefault="005B4CB7" w:rsidP="005B4CB7">
      <w:pPr>
        <w:pStyle w:val="B2"/>
      </w:pPr>
      <w:r w:rsidRPr="00DE0B89">
        <w:t>2&gt;</w:t>
      </w:r>
      <w:r w:rsidRPr="00DE0B89">
        <w:tab/>
        <w:t>if Msg3 has not yet been transmitted:</w:t>
      </w:r>
    </w:p>
    <w:p w14:paraId="4434DCAE" w14:textId="77777777" w:rsidR="005B4CB7" w:rsidRPr="00DE0B89" w:rsidRDefault="005B4CB7" w:rsidP="005B4CB7">
      <w:pPr>
        <w:pStyle w:val="B3"/>
      </w:pPr>
      <w:r w:rsidRPr="00DE0B89">
        <w:t>3&gt;</w:t>
      </w:r>
      <w:r w:rsidRPr="00DE0B89">
        <w:tab/>
        <w:t>if Random Access Preambles group B is configured:</w:t>
      </w:r>
    </w:p>
    <w:p w14:paraId="3B02E497" w14:textId="77777777" w:rsidR="005B4CB7" w:rsidRPr="00DE0B89" w:rsidRDefault="005B4CB7" w:rsidP="005B4CB7">
      <w:pPr>
        <w:pStyle w:val="B4"/>
      </w:pPr>
      <w:r w:rsidRPr="00DE0B89">
        <w:t>4&gt;</w:t>
      </w:r>
      <w:r w:rsidRPr="00DE0B89">
        <w:tab/>
        <w:t xml:space="preserve">if the potential Msg3 size (UL data available for transmission plus MAC header and, where required, MAC CEs) is greater than </w:t>
      </w:r>
      <w:r w:rsidRPr="00DE0B89">
        <w:rPr>
          <w:i/>
        </w:rPr>
        <w:t>ra-Msg3SizeGroupA</w:t>
      </w:r>
      <w:r w:rsidRPr="00DE0B89">
        <w:t xml:space="preserve"> and the pathloss is less than </w:t>
      </w:r>
      <w:r w:rsidRPr="00DE0B89">
        <w:rPr>
          <w:i/>
        </w:rPr>
        <w:t>PCMAX</w:t>
      </w:r>
      <w:r w:rsidRPr="00DE0B89">
        <w:t xml:space="preserve"> (of the Serving Cell performing the Random Access Procedure) – </w:t>
      </w:r>
      <w:r w:rsidRPr="00DE0B89">
        <w:rPr>
          <w:i/>
        </w:rPr>
        <w:t>preambleReceivedTargetPower</w:t>
      </w:r>
      <w:r w:rsidRPr="00DE0B89">
        <w:t xml:space="preserve"> – </w:t>
      </w:r>
      <w:r w:rsidRPr="00DE0B89">
        <w:rPr>
          <w:i/>
        </w:rPr>
        <w:t>msg3-DeltaPreamble</w:t>
      </w:r>
      <w:r w:rsidRPr="00DE0B89">
        <w:t xml:space="preserve"> – </w:t>
      </w:r>
      <w:r w:rsidRPr="00DE0B89">
        <w:rPr>
          <w:i/>
        </w:rPr>
        <w:t>messagePowerOffsetGroupB</w:t>
      </w:r>
      <w:r w:rsidRPr="00DE0B89">
        <w:t>; or</w:t>
      </w:r>
    </w:p>
    <w:p w14:paraId="7908457A" w14:textId="77777777" w:rsidR="005B4CB7" w:rsidRPr="00DE0B89" w:rsidRDefault="005B4CB7" w:rsidP="005B4CB7">
      <w:pPr>
        <w:pStyle w:val="B4"/>
      </w:pPr>
      <w:r w:rsidRPr="00DE0B89">
        <w:t>4&gt;</w:t>
      </w:r>
      <w:r w:rsidRPr="00DE0B89">
        <w:tab/>
        <w:t xml:space="preserve">if the Random Access procedure was initiated for the CCCH logical channel and the CCCH SDU size plus MAC subheader is greater than </w:t>
      </w:r>
      <w:r w:rsidRPr="00DE0B89">
        <w:rPr>
          <w:i/>
        </w:rPr>
        <w:t>ra-Msg3SizeGroupA</w:t>
      </w:r>
      <w:r w:rsidRPr="00DE0B89">
        <w:t>:</w:t>
      </w:r>
    </w:p>
    <w:p w14:paraId="4D5E443E" w14:textId="77777777" w:rsidR="005B4CB7" w:rsidRPr="00DE0B89" w:rsidRDefault="005B4CB7" w:rsidP="005B4CB7">
      <w:pPr>
        <w:pStyle w:val="B5"/>
      </w:pPr>
      <w:r w:rsidRPr="00DE0B89">
        <w:t>5&gt;</w:t>
      </w:r>
      <w:r w:rsidRPr="00DE0B89">
        <w:tab/>
        <w:t>select the Random Access Preambles group B.</w:t>
      </w:r>
    </w:p>
    <w:p w14:paraId="346CE028" w14:textId="77777777" w:rsidR="005B4CB7" w:rsidRPr="00DE0B89" w:rsidRDefault="005B4CB7" w:rsidP="005B4CB7">
      <w:pPr>
        <w:pStyle w:val="B4"/>
      </w:pPr>
      <w:r w:rsidRPr="00DE0B89">
        <w:t>4&gt;</w:t>
      </w:r>
      <w:r w:rsidRPr="00DE0B89">
        <w:tab/>
        <w:t>else:</w:t>
      </w:r>
    </w:p>
    <w:p w14:paraId="4FE02C02" w14:textId="77777777" w:rsidR="005B4CB7" w:rsidRPr="00DE0B89" w:rsidRDefault="005B4CB7" w:rsidP="005B4CB7">
      <w:pPr>
        <w:pStyle w:val="B5"/>
      </w:pPr>
      <w:r w:rsidRPr="00DE0B89">
        <w:t>5&gt;</w:t>
      </w:r>
      <w:r w:rsidRPr="00DE0B89">
        <w:tab/>
        <w:t>select the Random Access Preambles group A.</w:t>
      </w:r>
    </w:p>
    <w:p w14:paraId="66051B85" w14:textId="77777777" w:rsidR="005B4CB7" w:rsidRPr="00DE0B89" w:rsidRDefault="005B4CB7" w:rsidP="005B4CB7">
      <w:pPr>
        <w:pStyle w:val="B3"/>
      </w:pPr>
      <w:r w:rsidRPr="00DE0B89">
        <w:t>3&gt;</w:t>
      </w:r>
      <w:r w:rsidRPr="00DE0B89">
        <w:tab/>
        <w:t>else:</w:t>
      </w:r>
    </w:p>
    <w:p w14:paraId="6CFDB280" w14:textId="77777777" w:rsidR="005B4CB7" w:rsidRPr="00DE0B89" w:rsidRDefault="005B4CB7" w:rsidP="005B4CB7">
      <w:pPr>
        <w:pStyle w:val="B4"/>
      </w:pPr>
      <w:r w:rsidRPr="00DE0B89">
        <w:t>4&gt;</w:t>
      </w:r>
      <w:r w:rsidRPr="00DE0B89">
        <w:tab/>
        <w:t>select the Random Access Preambles group A.</w:t>
      </w:r>
    </w:p>
    <w:p w14:paraId="5BB5DBFF" w14:textId="77777777" w:rsidR="005B4CB7" w:rsidRPr="00DE0B89" w:rsidRDefault="005B4CB7" w:rsidP="005B4CB7">
      <w:pPr>
        <w:pStyle w:val="B2"/>
      </w:pPr>
      <w:r w:rsidRPr="00DE0B89">
        <w:t>2&gt;</w:t>
      </w:r>
      <w:r w:rsidRPr="00DE0B89">
        <w:tab/>
        <w:t>else (i.e. Msg3 is being retransmitted):</w:t>
      </w:r>
    </w:p>
    <w:p w14:paraId="6AC5BD72" w14:textId="77777777" w:rsidR="005B4CB7" w:rsidRPr="00DE0B89" w:rsidRDefault="005B4CB7" w:rsidP="005B4CB7">
      <w:pPr>
        <w:pStyle w:val="B3"/>
      </w:pPr>
      <w:r w:rsidRPr="00DE0B89">
        <w:t>3&gt;</w:t>
      </w:r>
      <w:r w:rsidRPr="00DE0B89">
        <w:tab/>
        <w:t>select the same group of Random Access Preambles as was used for the Random Access Preamble transmission attempt corresponding to the first transmission of Msg3.</w:t>
      </w:r>
    </w:p>
    <w:p w14:paraId="3F01A943" w14:textId="77777777" w:rsidR="005B4CB7" w:rsidRPr="00DE0B89" w:rsidRDefault="005B4CB7" w:rsidP="005B4CB7">
      <w:pPr>
        <w:pStyle w:val="B2"/>
      </w:pPr>
      <w:r w:rsidRPr="00DE0B89">
        <w:t>2&gt;</w:t>
      </w:r>
      <w:r w:rsidRPr="00DE0B89">
        <w:tab/>
        <w:t>if the association between Random Access Preambles and SSBs is configured:</w:t>
      </w:r>
    </w:p>
    <w:p w14:paraId="3DC74A14" w14:textId="77777777" w:rsidR="005B4CB7" w:rsidRPr="00DE0B89" w:rsidRDefault="005B4CB7" w:rsidP="005B4CB7">
      <w:pPr>
        <w:pStyle w:val="B3"/>
      </w:pPr>
      <w:r w:rsidRPr="00DE0B89">
        <w:t>3&gt;</w:t>
      </w:r>
      <w:r w:rsidRPr="00DE0B89">
        <w:tab/>
        <w:t>select a Random Access Preamble randomly with equal probability from the Random Access Preambles associated with the selected SSB and the selected Random Access Preambles group.</w:t>
      </w:r>
    </w:p>
    <w:p w14:paraId="2171B9D5" w14:textId="77777777" w:rsidR="005B4CB7" w:rsidRPr="00DE0B89" w:rsidRDefault="005B4CB7" w:rsidP="005B4CB7">
      <w:pPr>
        <w:pStyle w:val="B2"/>
      </w:pPr>
      <w:r w:rsidRPr="00DE0B89">
        <w:t>2&gt;</w:t>
      </w:r>
      <w:r w:rsidRPr="00DE0B89">
        <w:tab/>
        <w:t>else:</w:t>
      </w:r>
    </w:p>
    <w:p w14:paraId="22F2EEAE" w14:textId="77777777" w:rsidR="005B4CB7" w:rsidRPr="00DE0B89" w:rsidRDefault="005B4CB7" w:rsidP="005B4CB7">
      <w:pPr>
        <w:pStyle w:val="B3"/>
      </w:pPr>
      <w:r w:rsidRPr="00DE0B89">
        <w:t>3&gt;</w:t>
      </w:r>
      <w:r w:rsidRPr="00DE0B89">
        <w:tab/>
        <w:t>select a Random Access Preamble randomly with equal probability from the Random Access Preambles within the selected Random Access Preambles group.</w:t>
      </w:r>
    </w:p>
    <w:p w14:paraId="5CBB5BEE" w14:textId="77777777" w:rsidR="005B4CB7" w:rsidRPr="00DE0B89" w:rsidRDefault="005B4CB7" w:rsidP="005B4CB7">
      <w:pPr>
        <w:pStyle w:val="B2"/>
      </w:pPr>
      <w:r w:rsidRPr="00DE0B89">
        <w:t>2&gt;</w:t>
      </w:r>
      <w:r w:rsidRPr="00DE0B89">
        <w:tab/>
        <w:t xml:space="preserve">set the </w:t>
      </w:r>
      <w:r w:rsidRPr="00DE0B89">
        <w:rPr>
          <w:i/>
        </w:rPr>
        <w:t>PREAMBLE_INDEX</w:t>
      </w:r>
      <w:r w:rsidRPr="00DE0B89">
        <w:t xml:space="preserve"> to the selected Random Access Preamble.</w:t>
      </w:r>
    </w:p>
    <w:p w14:paraId="1AC2A7AF" w14:textId="77777777" w:rsidR="005B4CB7" w:rsidRPr="00DE0B89" w:rsidRDefault="005B4CB7" w:rsidP="005B4CB7">
      <w:pPr>
        <w:pStyle w:val="B1"/>
      </w:pPr>
      <w:r w:rsidRPr="00DE0B89">
        <w:t>1&gt;</w:t>
      </w:r>
      <w:r w:rsidRPr="00DE0B89">
        <w:tab/>
        <w:t>if the Random Access procedure was initiated for SI request (as specified in TS 38.331 [5]); and</w:t>
      </w:r>
    </w:p>
    <w:p w14:paraId="38A79F78" w14:textId="77777777" w:rsidR="005B4CB7" w:rsidRPr="00DE0B89" w:rsidRDefault="005B4CB7" w:rsidP="005B4CB7">
      <w:pPr>
        <w:pStyle w:val="B1"/>
      </w:pPr>
      <w:r w:rsidRPr="00DE0B89">
        <w:t>1&gt;</w:t>
      </w:r>
      <w:r w:rsidRPr="00DE0B89">
        <w:tab/>
        <w:t xml:space="preserve">if </w:t>
      </w:r>
      <w:r w:rsidRPr="00DE0B89">
        <w:rPr>
          <w:i/>
        </w:rPr>
        <w:t>ra-AssociationPeriodIndex</w:t>
      </w:r>
      <w:r w:rsidRPr="00DE0B89">
        <w:t xml:space="preserve"> and </w:t>
      </w:r>
      <w:r w:rsidRPr="00DE0B89">
        <w:rPr>
          <w:i/>
        </w:rPr>
        <w:t>si-RequestPeriod</w:t>
      </w:r>
      <w:r w:rsidRPr="00DE0B89">
        <w:t xml:space="preserve"> are configured:</w:t>
      </w:r>
    </w:p>
    <w:p w14:paraId="119D8F98" w14:textId="77777777" w:rsidR="005B4CB7" w:rsidRPr="00DE0B89" w:rsidRDefault="005B4CB7" w:rsidP="005B4CB7">
      <w:pPr>
        <w:pStyle w:val="B2"/>
      </w:pPr>
      <w:r w:rsidRPr="00DE0B89">
        <w:t>2&gt;</w:t>
      </w:r>
      <w:r w:rsidRPr="00DE0B89">
        <w:tab/>
        <w:t xml:space="preserve">determine the next available PRACH occasion from the PRACH occasions corresponding to the selected SSB in the association period given by </w:t>
      </w:r>
      <w:r w:rsidRPr="00DE0B89">
        <w:rPr>
          <w:i/>
        </w:rPr>
        <w:t>ra-AssociationPeriodIndex</w:t>
      </w:r>
      <w:r w:rsidRPr="00DE0B89">
        <w:t xml:space="preserve"> in the </w:t>
      </w:r>
      <w:r w:rsidRPr="00DE0B89">
        <w:rPr>
          <w:i/>
        </w:rPr>
        <w:t>si-RequestPeriod</w:t>
      </w:r>
      <w:r w:rsidRPr="00DE0B89">
        <w:rPr>
          <w:rFonts w:ascii="Arial" w:hAnsi="Arial"/>
          <w:b/>
          <w:i/>
          <w:sz w:val="18"/>
          <w:szCs w:val="22"/>
        </w:rPr>
        <w:t xml:space="preserve"> </w:t>
      </w:r>
      <w:r w:rsidRPr="00DE0B89">
        <w:t xml:space="preserve">permitted by the restrictions given by the </w:t>
      </w:r>
      <w:r w:rsidRPr="00DE0B89">
        <w:rPr>
          <w:i/>
        </w:rPr>
        <w:t>ra-ssb-OccasionMaskIndex</w:t>
      </w:r>
      <w:r w:rsidRPr="00DE0B89">
        <w:t xml:space="preserve"> (the MAC entity shall select a PRACH occasion randomly with equal probability amongst the consecutive PRACH occasions according to subclause 8.1 of TS 38.213 [6] corresponding to the selected SSB).</w:t>
      </w:r>
    </w:p>
    <w:p w14:paraId="649A7B41" w14:textId="77777777" w:rsidR="005B4CB7" w:rsidRPr="00DE0B89" w:rsidRDefault="005B4CB7" w:rsidP="005B4CB7">
      <w:pPr>
        <w:pStyle w:val="B1"/>
      </w:pPr>
      <w:r w:rsidRPr="00DE0B89">
        <w:t>1&gt;</w:t>
      </w:r>
      <w:r w:rsidRPr="00DE0B89">
        <w:tab/>
        <w:t>else if an SSB is selected above:</w:t>
      </w:r>
    </w:p>
    <w:p w14:paraId="15775FEE" w14:textId="77777777" w:rsidR="005B4CB7" w:rsidRPr="00DE0B89" w:rsidRDefault="005B4CB7" w:rsidP="005B4CB7">
      <w:pPr>
        <w:pStyle w:val="B2"/>
      </w:pPr>
      <w:r w:rsidRPr="00DE0B89">
        <w:t>2&gt;</w:t>
      </w:r>
      <w:r w:rsidRPr="00DE0B89">
        <w:tab/>
        <w:t xml:space="preserve">determine the next available PRACH occasion from the PRACH occasions corresponding to the selected SSB permitted by the restrictions given by the </w:t>
      </w:r>
      <w:r w:rsidRPr="00DE0B89">
        <w:rPr>
          <w:i/>
        </w:rPr>
        <w:t>ra-ssb-OccasionMaskIndex</w:t>
      </w:r>
      <w:r w:rsidRPr="00DE0B89">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1FA7F5D8" w14:textId="77777777" w:rsidR="005B4CB7" w:rsidRPr="00DE0B89" w:rsidRDefault="005B4CB7" w:rsidP="005B4CB7">
      <w:pPr>
        <w:pStyle w:val="B1"/>
      </w:pPr>
      <w:r w:rsidRPr="00DE0B89">
        <w:t>1&gt;</w:t>
      </w:r>
      <w:r w:rsidRPr="00DE0B89">
        <w:tab/>
        <w:t>else if a CSI-RS is selected above:</w:t>
      </w:r>
    </w:p>
    <w:p w14:paraId="098F24C8" w14:textId="77777777" w:rsidR="005B4CB7" w:rsidRPr="00DE0B89" w:rsidRDefault="005B4CB7" w:rsidP="005B4CB7">
      <w:pPr>
        <w:pStyle w:val="B2"/>
      </w:pPr>
      <w:r w:rsidRPr="00DE0B89">
        <w:t>2&gt;</w:t>
      </w:r>
      <w:r w:rsidRPr="00DE0B89">
        <w:tab/>
        <w:t>if there is no contention-free Random Access Resource associated with the selected CSI-RS:</w:t>
      </w:r>
    </w:p>
    <w:p w14:paraId="5382C0CE" w14:textId="77777777" w:rsidR="005B4CB7" w:rsidRPr="00DE0B89" w:rsidRDefault="005B4CB7" w:rsidP="005B4CB7">
      <w:pPr>
        <w:pStyle w:val="B3"/>
      </w:pPr>
      <w:r w:rsidRPr="00DE0B89">
        <w:t>3&gt;</w:t>
      </w:r>
      <w:r w:rsidRPr="00DE0B89">
        <w:tab/>
        <w:t xml:space="preserve">determine the next available PRACH occasion from the PRACH occasions, permitted by the restrictions given by the </w:t>
      </w:r>
      <w:r w:rsidRPr="00DE0B89">
        <w:rPr>
          <w:i/>
        </w:rPr>
        <w:t>ra-ssb-OccasionMaskIndex</w:t>
      </w:r>
      <w:r w:rsidRPr="00DE0B89">
        <w:t xml:space="preserve"> if configured, corresponding to the SSB in </w:t>
      </w:r>
      <w:r w:rsidRPr="00DE0B89">
        <w:rPr>
          <w:i/>
        </w:rPr>
        <w:t>candidateBeamRSList</w:t>
      </w:r>
      <w:r w:rsidRPr="00DE0B89">
        <w:t xml:space="preserve"> which is quasi-collocated with the selected CSI-RS as specified in TS 38.214 [7] (the MAC entity may </w:t>
      </w:r>
      <w:r w:rsidRPr="00DE0B89">
        <w:lastRenderedPageBreak/>
        <w:t>take into account the possible occurrence of measurement gaps when determining the next available PRACH occasion corresponding to the SSB which is quasi-collected with the selected CSI-RS).</w:t>
      </w:r>
    </w:p>
    <w:p w14:paraId="5A2B88DC" w14:textId="77777777" w:rsidR="005B4CB7" w:rsidRPr="00DE0B89" w:rsidRDefault="005B4CB7" w:rsidP="005B4CB7">
      <w:pPr>
        <w:pStyle w:val="B2"/>
      </w:pPr>
      <w:r w:rsidRPr="00DE0B89">
        <w:t>2&gt;</w:t>
      </w:r>
      <w:r w:rsidRPr="00DE0B89">
        <w:tab/>
        <w:t>else:</w:t>
      </w:r>
    </w:p>
    <w:p w14:paraId="532E3A96" w14:textId="77777777" w:rsidR="005B4CB7" w:rsidRPr="00DE0B89" w:rsidRDefault="005B4CB7" w:rsidP="005B4CB7">
      <w:pPr>
        <w:pStyle w:val="B3"/>
      </w:pPr>
      <w:r w:rsidRPr="00DE0B89">
        <w:t>3&gt;</w:t>
      </w:r>
      <w:r w:rsidRPr="00DE0B89">
        <w:tab/>
        <w:t xml:space="preserve">determine the next available PRACH occasion from the PRACH occasions in </w:t>
      </w:r>
      <w:r w:rsidRPr="00DE0B89">
        <w:rPr>
          <w:i/>
        </w:rPr>
        <w:t>ra-OccasionList</w:t>
      </w:r>
      <w:r w:rsidRPr="00DE0B89">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F8A5E17" w14:textId="77777777" w:rsidR="005B4CB7" w:rsidRPr="00DE0B89" w:rsidRDefault="005B4CB7" w:rsidP="005B4CB7">
      <w:pPr>
        <w:pStyle w:val="B1"/>
      </w:pPr>
      <w:r w:rsidRPr="00DE0B89">
        <w:t>1&gt;</w:t>
      </w:r>
      <w:r w:rsidRPr="00DE0B89">
        <w:tab/>
        <w:t>perform the Random Access Preamble transmission procedure (see subclause 5.1.3).</w:t>
      </w:r>
    </w:p>
    <w:p w14:paraId="6A486AC6" w14:textId="77777777" w:rsidR="005B4CB7" w:rsidRPr="00DE0B89" w:rsidRDefault="005B4CB7" w:rsidP="005B4CB7">
      <w:pPr>
        <w:pStyle w:val="NO"/>
      </w:pPr>
      <w:r w:rsidRPr="00DE0B89">
        <w:t>NOTE:</w:t>
      </w:r>
      <w:r w:rsidRPr="00DE0B89">
        <w:tab/>
        <w:t xml:space="preserve">When the UE determines if there is an SSB with SS-RSRP above </w:t>
      </w:r>
      <w:r w:rsidRPr="00DE0B89">
        <w:rPr>
          <w:i/>
        </w:rPr>
        <w:t>rsrp-ThresholdSSB</w:t>
      </w:r>
      <w:r w:rsidRPr="00DE0B89">
        <w:t xml:space="preserve"> or a CSI-RS with CSI-RSRP above </w:t>
      </w:r>
      <w:r w:rsidRPr="00DE0B89">
        <w:rPr>
          <w:i/>
        </w:rPr>
        <w:t>rsrp-ThresholdCSI-RS</w:t>
      </w:r>
      <w:r w:rsidRPr="00DE0B89">
        <w:t>, the UE uses the latest unfiltered L1-RSRP measurement.</w:t>
      </w:r>
    </w:p>
    <w:p w14:paraId="773526A3" w14:textId="77777777" w:rsidR="005B4CB7" w:rsidRPr="00DE0B89" w:rsidRDefault="005B4CB7" w:rsidP="005B4CB7">
      <w:r w:rsidRPr="00DE0B89">
        <w:t>[TS 38.321, clause 5.1.4]</w:t>
      </w:r>
    </w:p>
    <w:p w14:paraId="4D182CF5" w14:textId="77777777" w:rsidR="005B4CB7" w:rsidRPr="00DE0B89" w:rsidRDefault="005B4CB7" w:rsidP="005B4CB7">
      <w:r w:rsidRPr="00DE0B89">
        <w:t>Once the Random Access Preamble is transmitted and regardless of the possible occurrence of a measurement gap, the MAC entity shall:</w:t>
      </w:r>
    </w:p>
    <w:p w14:paraId="338182A7" w14:textId="77777777" w:rsidR="005B4CB7" w:rsidRPr="00DE0B89" w:rsidRDefault="005B4CB7" w:rsidP="005B4CB7">
      <w:pPr>
        <w:pStyle w:val="B1"/>
      </w:pPr>
      <w:r w:rsidRPr="00DE0B89">
        <w:t>1&gt;</w:t>
      </w:r>
      <w:r w:rsidRPr="00DE0B89">
        <w:tab/>
        <w:t>if the contention-free Random Access Preamble for beam failure recovery request was transmitted by the MAC entity:</w:t>
      </w:r>
    </w:p>
    <w:p w14:paraId="0A7E1DBC" w14:textId="77777777" w:rsidR="005B4CB7" w:rsidRPr="00DE0B89" w:rsidRDefault="005B4CB7" w:rsidP="005B4CB7">
      <w:pPr>
        <w:pStyle w:val="B2"/>
      </w:pPr>
      <w:r w:rsidRPr="00DE0B89">
        <w:t>2&gt;</w:t>
      </w:r>
      <w:r w:rsidRPr="00DE0B89">
        <w:tab/>
        <w:t xml:space="preserve">start the </w:t>
      </w:r>
      <w:r w:rsidRPr="00DE0B89">
        <w:rPr>
          <w:i/>
        </w:rPr>
        <w:t>ra-ResponseWindow</w:t>
      </w:r>
      <w:r w:rsidRPr="00DE0B89">
        <w:t xml:space="preserve"> configured in </w:t>
      </w:r>
      <w:r w:rsidRPr="00DE0B89">
        <w:rPr>
          <w:i/>
        </w:rPr>
        <w:t>BeamFailureRecoveryConfig</w:t>
      </w:r>
      <w:r w:rsidRPr="00DE0B89">
        <w:t xml:space="preserve"> at the first PDCCH occasion as specified in TS 38.213 [6] from the end of the Random Access Preamble transmission;</w:t>
      </w:r>
    </w:p>
    <w:p w14:paraId="23475957" w14:textId="77777777" w:rsidR="005B4CB7" w:rsidRPr="00DE0B89" w:rsidRDefault="005B4CB7" w:rsidP="005B4CB7">
      <w:pPr>
        <w:pStyle w:val="B2"/>
      </w:pPr>
      <w:r w:rsidRPr="00DE0B89">
        <w:t>2&gt;</w:t>
      </w:r>
      <w:r w:rsidRPr="00DE0B89">
        <w:tab/>
        <w:t xml:space="preserve">monitor the PDCCH of the SpCell for response to beam failure recovery request identified by the C-RNTI while </w:t>
      </w:r>
      <w:r w:rsidRPr="00DE0B89">
        <w:rPr>
          <w:i/>
        </w:rPr>
        <w:t>ra-ResponseWindow</w:t>
      </w:r>
      <w:r w:rsidRPr="00DE0B89">
        <w:t xml:space="preserve"> is running.</w:t>
      </w:r>
    </w:p>
    <w:p w14:paraId="033B203F" w14:textId="77777777" w:rsidR="005B4CB7" w:rsidRPr="00DE0B89" w:rsidRDefault="005B4CB7" w:rsidP="005B4CB7">
      <w:pPr>
        <w:pStyle w:val="B1"/>
      </w:pPr>
      <w:r w:rsidRPr="00DE0B89">
        <w:t>1&gt;</w:t>
      </w:r>
      <w:r w:rsidRPr="00DE0B89">
        <w:tab/>
        <w:t>else:</w:t>
      </w:r>
    </w:p>
    <w:p w14:paraId="0E50C8DD" w14:textId="77777777" w:rsidR="005B4CB7" w:rsidRPr="00DE0B89" w:rsidRDefault="005B4CB7" w:rsidP="005B4CB7">
      <w:pPr>
        <w:pStyle w:val="B2"/>
      </w:pPr>
      <w:r w:rsidRPr="00DE0B89">
        <w:t>2&gt;</w:t>
      </w:r>
      <w:r w:rsidRPr="00DE0B89">
        <w:tab/>
        <w:t xml:space="preserve">start the </w:t>
      </w:r>
      <w:r w:rsidRPr="00DE0B89">
        <w:rPr>
          <w:i/>
        </w:rPr>
        <w:t>ra-ResponseWindow</w:t>
      </w:r>
      <w:r w:rsidRPr="00DE0B89">
        <w:t xml:space="preserve"> configured in </w:t>
      </w:r>
      <w:r w:rsidRPr="00DE0B89">
        <w:rPr>
          <w:i/>
        </w:rPr>
        <w:t>RACH-ConfigCommon</w:t>
      </w:r>
      <w:r w:rsidRPr="00DE0B89">
        <w:t xml:space="preserve"> at the first PDCCH occasion as specified in TS 38.213 [6] from the end of the Random Access Preamble transmission;</w:t>
      </w:r>
    </w:p>
    <w:p w14:paraId="4C366DB3" w14:textId="77777777" w:rsidR="005B4CB7" w:rsidRPr="00DE0B89" w:rsidRDefault="005B4CB7" w:rsidP="005B4CB7">
      <w:pPr>
        <w:pStyle w:val="B2"/>
      </w:pPr>
      <w:r w:rsidRPr="00DE0B89">
        <w:t>2&gt;</w:t>
      </w:r>
      <w:r w:rsidRPr="00DE0B89">
        <w:tab/>
        <w:t xml:space="preserve">monitor the PDCCH of the SpCell for Random Access Response(s) identified by the RA-RNTI while the </w:t>
      </w:r>
      <w:r w:rsidRPr="00DE0B89">
        <w:rPr>
          <w:i/>
        </w:rPr>
        <w:t>ra-ResponseWindow</w:t>
      </w:r>
      <w:r w:rsidRPr="00DE0B89">
        <w:t xml:space="preserve"> is running.</w:t>
      </w:r>
    </w:p>
    <w:p w14:paraId="5F1B4B56" w14:textId="77777777" w:rsidR="005B4CB7" w:rsidRPr="00DE0B89" w:rsidRDefault="005B4CB7" w:rsidP="005B4CB7">
      <w:pPr>
        <w:pStyle w:val="B1"/>
      </w:pPr>
      <w:r w:rsidRPr="00DE0B89">
        <w:t>1&gt;</w:t>
      </w:r>
      <w:r w:rsidRPr="00DE0B89">
        <w:tab/>
        <w:t>if notification of a reception of a PDCCH transmission is received from lower layers on the Serving Cell where the preamble was transmitted; and</w:t>
      </w:r>
    </w:p>
    <w:p w14:paraId="3525FDE1" w14:textId="77777777" w:rsidR="005B4CB7" w:rsidRPr="00DE0B89" w:rsidRDefault="005B4CB7" w:rsidP="005B4CB7">
      <w:pPr>
        <w:pStyle w:val="B1"/>
      </w:pPr>
      <w:r w:rsidRPr="00DE0B89">
        <w:t>1&gt;</w:t>
      </w:r>
      <w:r w:rsidRPr="00DE0B89">
        <w:tab/>
        <w:t>if PDCCH transmission is addressed to the C-RNTI; and</w:t>
      </w:r>
    </w:p>
    <w:p w14:paraId="0D898033" w14:textId="77777777" w:rsidR="005B4CB7" w:rsidRPr="00DE0B89" w:rsidRDefault="005B4CB7" w:rsidP="005B4CB7">
      <w:pPr>
        <w:pStyle w:val="B1"/>
      </w:pPr>
      <w:r w:rsidRPr="00DE0B89">
        <w:t>1&gt;</w:t>
      </w:r>
      <w:r w:rsidRPr="00DE0B89">
        <w:tab/>
        <w:t>if the contention-free Random Access Preamble for beam failure recovery request was transmitted by the MAC entity:</w:t>
      </w:r>
    </w:p>
    <w:p w14:paraId="6F07E7BC" w14:textId="77777777" w:rsidR="005B4CB7" w:rsidRPr="00DE0B89" w:rsidRDefault="005B4CB7" w:rsidP="005B4CB7">
      <w:pPr>
        <w:pStyle w:val="B2"/>
      </w:pPr>
      <w:r w:rsidRPr="00DE0B89">
        <w:t>2&gt;</w:t>
      </w:r>
      <w:r w:rsidRPr="00DE0B89">
        <w:tab/>
        <w:t>consider the Random Access procedure successfully completed.</w:t>
      </w:r>
    </w:p>
    <w:p w14:paraId="1D5214E1" w14:textId="77777777" w:rsidR="005B4CB7" w:rsidRPr="00DE0B89" w:rsidRDefault="005B4CB7" w:rsidP="005B4CB7">
      <w:pPr>
        <w:pStyle w:val="B1"/>
      </w:pPr>
      <w:r w:rsidRPr="00DE0B89">
        <w:t>1&gt;</w:t>
      </w:r>
      <w:r w:rsidRPr="00DE0B89">
        <w:tab/>
        <w:t>else if a downlink assignment has been received on the PDCCH for the RA-RNTI and the received TB is successfully decoded:</w:t>
      </w:r>
    </w:p>
    <w:p w14:paraId="70F7BFB2" w14:textId="77777777" w:rsidR="005B4CB7" w:rsidRPr="00DE0B89" w:rsidRDefault="005B4CB7" w:rsidP="005B4CB7">
      <w:pPr>
        <w:pStyle w:val="B2"/>
      </w:pPr>
      <w:r w:rsidRPr="00DE0B89">
        <w:t>2&gt;</w:t>
      </w:r>
      <w:r w:rsidRPr="00DE0B89">
        <w:tab/>
        <w:t>if the Random Access Response contains a MAC subPDU with Backoff Indicator:</w:t>
      </w:r>
    </w:p>
    <w:p w14:paraId="6B820633" w14:textId="77777777" w:rsidR="005B4CB7" w:rsidRPr="00DE0B89" w:rsidRDefault="005B4CB7" w:rsidP="005B4CB7">
      <w:pPr>
        <w:pStyle w:val="B3"/>
      </w:pPr>
      <w:r w:rsidRPr="00DE0B89">
        <w:t>3&gt;</w:t>
      </w:r>
      <w:r w:rsidRPr="00DE0B89">
        <w:tab/>
        <w:t xml:space="preserve">set the </w:t>
      </w:r>
      <w:r w:rsidRPr="00DE0B89">
        <w:rPr>
          <w:i/>
        </w:rPr>
        <w:t>PREAMBLE_BACKOFF</w:t>
      </w:r>
      <w:r w:rsidRPr="00DE0B89">
        <w:t xml:space="preserve"> to value of the BI field of the MAC subPDU using Table 7.2-1, multiplied with </w:t>
      </w:r>
      <w:r w:rsidRPr="00DE0B89">
        <w:rPr>
          <w:i/>
        </w:rPr>
        <w:t>SCALING_FACTOR_BI</w:t>
      </w:r>
      <w:r w:rsidRPr="00DE0B89">
        <w:t>.</w:t>
      </w:r>
    </w:p>
    <w:p w14:paraId="7634BA26" w14:textId="77777777" w:rsidR="005B4CB7" w:rsidRPr="00DE0B89" w:rsidRDefault="005B4CB7" w:rsidP="005B4CB7">
      <w:pPr>
        <w:pStyle w:val="B2"/>
      </w:pPr>
      <w:r w:rsidRPr="00DE0B89">
        <w:t>2&gt;</w:t>
      </w:r>
      <w:r w:rsidRPr="00DE0B89">
        <w:tab/>
        <w:t>else:</w:t>
      </w:r>
    </w:p>
    <w:p w14:paraId="5FD64C19" w14:textId="77777777" w:rsidR="005B4CB7" w:rsidRPr="00DE0B89" w:rsidRDefault="005B4CB7" w:rsidP="005B4CB7">
      <w:pPr>
        <w:pStyle w:val="B3"/>
      </w:pPr>
      <w:r w:rsidRPr="00DE0B89">
        <w:t>3&gt;</w:t>
      </w:r>
      <w:r w:rsidRPr="00DE0B89">
        <w:tab/>
        <w:t xml:space="preserve">set the </w:t>
      </w:r>
      <w:r w:rsidRPr="00DE0B89">
        <w:rPr>
          <w:i/>
        </w:rPr>
        <w:t>PREAMBLE_BACKOFF</w:t>
      </w:r>
      <w:r w:rsidRPr="00DE0B89">
        <w:t xml:space="preserve"> to 0 ms.</w:t>
      </w:r>
    </w:p>
    <w:p w14:paraId="3B324482" w14:textId="77777777" w:rsidR="005B4CB7" w:rsidRPr="00DE0B89" w:rsidRDefault="005B4CB7" w:rsidP="005B4CB7">
      <w:pPr>
        <w:pStyle w:val="B2"/>
      </w:pPr>
      <w:r w:rsidRPr="00DE0B89">
        <w:t>2&gt;</w:t>
      </w:r>
      <w:r w:rsidRPr="00DE0B89">
        <w:tab/>
        <w:t xml:space="preserve">if the Random Access Response contains a MAC subPDU with Random Access Preamble identifier corresponding to the transmitted </w:t>
      </w:r>
      <w:r w:rsidRPr="00DE0B89">
        <w:rPr>
          <w:i/>
        </w:rPr>
        <w:t>PREAMBLE_INDEX</w:t>
      </w:r>
      <w:r w:rsidRPr="00DE0B89">
        <w:t xml:space="preserve"> (see subclause 5.1.3):</w:t>
      </w:r>
    </w:p>
    <w:p w14:paraId="127AF882" w14:textId="77777777" w:rsidR="005B4CB7" w:rsidRPr="00DE0B89" w:rsidRDefault="005B4CB7" w:rsidP="005B4CB7">
      <w:pPr>
        <w:pStyle w:val="B3"/>
      </w:pPr>
      <w:r w:rsidRPr="00DE0B89">
        <w:t>3&gt;</w:t>
      </w:r>
      <w:r w:rsidRPr="00DE0B89">
        <w:tab/>
        <w:t>consider this Random Access Response reception successful.</w:t>
      </w:r>
    </w:p>
    <w:p w14:paraId="129C5F6F" w14:textId="77777777" w:rsidR="005B4CB7" w:rsidRPr="00DE0B89" w:rsidRDefault="005B4CB7" w:rsidP="005B4CB7">
      <w:pPr>
        <w:pStyle w:val="B2"/>
      </w:pPr>
      <w:r w:rsidRPr="00DE0B89">
        <w:t>2&gt;</w:t>
      </w:r>
      <w:r w:rsidRPr="00DE0B89">
        <w:tab/>
        <w:t>if the Random Access Response reception is considered successful:</w:t>
      </w:r>
    </w:p>
    <w:p w14:paraId="1405CE63" w14:textId="77777777" w:rsidR="005B4CB7" w:rsidRPr="00DE0B89" w:rsidRDefault="005B4CB7" w:rsidP="005B4CB7">
      <w:pPr>
        <w:pStyle w:val="B3"/>
      </w:pPr>
      <w:r w:rsidRPr="00DE0B89">
        <w:lastRenderedPageBreak/>
        <w:t>3&gt;</w:t>
      </w:r>
      <w:r w:rsidRPr="00DE0B89">
        <w:tab/>
        <w:t>if the Random Access Response includes a MAC subPDU with RAPID only:</w:t>
      </w:r>
    </w:p>
    <w:p w14:paraId="3DCB741F" w14:textId="77777777" w:rsidR="005B4CB7" w:rsidRPr="00DE0B89" w:rsidRDefault="005B4CB7" w:rsidP="005B4CB7">
      <w:pPr>
        <w:pStyle w:val="B4"/>
      </w:pPr>
      <w:r w:rsidRPr="00DE0B89">
        <w:t>4&gt;</w:t>
      </w:r>
      <w:r w:rsidRPr="00DE0B89">
        <w:tab/>
        <w:t>consider this Random Access procedure successfully completed;</w:t>
      </w:r>
    </w:p>
    <w:p w14:paraId="4132A007" w14:textId="77777777" w:rsidR="005B4CB7" w:rsidRPr="00DE0B89" w:rsidRDefault="005B4CB7" w:rsidP="005B4CB7">
      <w:pPr>
        <w:pStyle w:val="B4"/>
      </w:pPr>
      <w:r w:rsidRPr="00DE0B89">
        <w:t>4&gt;</w:t>
      </w:r>
      <w:r w:rsidRPr="00DE0B89">
        <w:tab/>
        <w:t>indicate the reception of an acknowledgement for SI request to upper layers.</w:t>
      </w:r>
    </w:p>
    <w:p w14:paraId="4E32136B" w14:textId="77777777" w:rsidR="005B4CB7" w:rsidRPr="00DE0B89" w:rsidRDefault="005B4CB7" w:rsidP="005B4CB7">
      <w:pPr>
        <w:pStyle w:val="B3"/>
      </w:pPr>
      <w:r w:rsidRPr="00DE0B89">
        <w:t>3&gt;</w:t>
      </w:r>
      <w:r w:rsidRPr="00DE0B89">
        <w:tab/>
        <w:t>else:</w:t>
      </w:r>
    </w:p>
    <w:p w14:paraId="721FD8C5" w14:textId="77777777" w:rsidR="005B4CB7" w:rsidRPr="00DE0B89" w:rsidRDefault="005B4CB7" w:rsidP="005B4CB7">
      <w:pPr>
        <w:pStyle w:val="B4"/>
      </w:pPr>
      <w:r w:rsidRPr="00DE0B89">
        <w:t>4&gt;</w:t>
      </w:r>
      <w:r w:rsidRPr="00DE0B89">
        <w:tab/>
        <w:t>apply the following actions for the Serving Cell where the Random Access Preamble was transmitted:</w:t>
      </w:r>
    </w:p>
    <w:p w14:paraId="4ACBE2CB" w14:textId="77777777" w:rsidR="005B4CB7" w:rsidRPr="00DE0B89" w:rsidRDefault="005B4CB7" w:rsidP="005B4CB7">
      <w:pPr>
        <w:pStyle w:val="B5"/>
      </w:pPr>
      <w:r w:rsidRPr="00DE0B89">
        <w:t>5&gt;</w:t>
      </w:r>
      <w:r w:rsidRPr="00DE0B89">
        <w:tab/>
        <w:t>process the received Timing Advance Command (see subclause 5.2);</w:t>
      </w:r>
    </w:p>
    <w:p w14:paraId="0AC86EE0" w14:textId="77777777" w:rsidR="005B4CB7" w:rsidRPr="00DE0B89" w:rsidRDefault="005B4CB7" w:rsidP="005B4CB7">
      <w:pPr>
        <w:pStyle w:val="B5"/>
      </w:pPr>
      <w:r w:rsidRPr="00DE0B89">
        <w:t>5&gt;</w:t>
      </w:r>
      <w:r w:rsidRPr="00DE0B89">
        <w:tab/>
        <w:t xml:space="preserve">indicate the </w:t>
      </w:r>
      <w:r w:rsidRPr="00DE0B89">
        <w:rPr>
          <w:i/>
        </w:rPr>
        <w:t>preambleReceivedTargetPower</w:t>
      </w:r>
      <w:r w:rsidRPr="00DE0B89">
        <w:t xml:space="preserve"> and the amount of power ramping applied to the latest Random Access Preamble transmission to lower layers (i.e. (</w:t>
      </w:r>
      <w:r w:rsidRPr="00DE0B89">
        <w:rPr>
          <w:i/>
        </w:rPr>
        <w:t>PREAMBLE_POWER_RAMPING_COUNTER</w:t>
      </w:r>
      <w:r w:rsidRPr="00DE0B89">
        <w:t xml:space="preserve"> – 1) × </w:t>
      </w:r>
      <w:r w:rsidRPr="00DE0B89">
        <w:rPr>
          <w:i/>
        </w:rPr>
        <w:t>PREAMBLE_POWER_RAMPING_STEP</w:t>
      </w:r>
      <w:r w:rsidRPr="00DE0B89">
        <w:t>);</w:t>
      </w:r>
    </w:p>
    <w:p w14:paraId="465234C8" w14:textId="77777777" w:rsidR="005B4CB7" w:rsidRPr="00DE0B89" w:rsidRDefault="005B4CB7" w:rsidP="005B4CB7">
      <w:pPr>
        <w:pStyle w:val="B5"/>
      </w:pPr>
      <w:r w:rsidRPr="00DE0B89">
        <w:t>5&gt;</w:t>
      </w:r>
      <w:r w:rsidRPr="00DE0B89">
        <w:tab/>
        <w:t>if the Serving Cell for the Random Access procedure is SRS-only SCell:</w:t>
      </w:r>
    </w:p>
    <w:p w14:paraId="5ABFB957" w14:textId="77777777" w:rsidR="005B4CB7" w:rsidRPr="00DE0B89" w:rsidRDefault="005B4CB7" w:rsidP="005B4CB7">
      <w:pPr>
        <w:pStyle w:val="B6"/>
        <w:rPr>
          <w:lang w:eastAsia="ko-KR"/>
        </w:rPr>
      </w:pPr>
      <w:r w:rsidRPr="00DE0B89">
        <w:rPr>
          <w:lang w:eastAsia="ko-KR"/>
        </w:rPr>
        <w:t>6&gt;</w:t>
      </w:r>
      <w:r w:rsidRPr="00DE0B89">
        <w:rPr>
          <w:lang w:eastAsia="ko-KR"/>
        </w:rPr>
        <w:tab/>
        <w:t>ignore the received UL grant.</w:t>
      </w:r>
    </w:p>
    <w:p w14:paraId="083632E6" w14:textId="77777777" w:rsidR="005B4CB7" w:rsidRPr="00DE0B89" w:rsidRDefault="005B4CB7" w:rsidP="005B4CB7">
      <w:pPr>
        <w:pStyle w:val="B5"/>
      </w:pPr>
      <w:r w:rsidRPr="00DE0B89">
        <w:t>5&gt;</w:t>
      </w:r>
      <w:r w:rsidRPr="00DE0B89">
        <w:tab/>
        <w:t>else:</w:t>
      </w:r>
    </w:p>
    <w:p w14:paraId="224B5170" w14:textId="77777777" w:rsidR="005B4CB7" w:rsidRPr="00DE0B89" w:rsidRDefault="005B4CB7" w:rsidP="005B4CB7">
      <w:pPr>
        <w:pStyle w:val="B6"/>
        <w:rPr>
          <w:lang w:eastAsia="ko-KR"/>
        </w:rPr>
      </w:pPr>
      <w:r w:rsidRPr="00DE0B89">
        <w:rPr>
          <w:lang w:eastAsia="ko-KR"/>
        </w:rPr>
        <w:t>6&gt;</w:t>
      </w:r>
      <w:r w:rsidRPr="00DE0B89">
        <w:rPr>
          <w:lang w:eastAsia="ko-KR"/>
        </w:rPr>
        <w:tab/>
        <w:t>process the received UL grant value and indicate it to the lower layers.</w:t>
      </w:r>
    </w:p>
    <w:p w14:paraId="3E7FEBC9" w14:textId="77777777" w:rsidR="005B4CB7" w:rsidRPr="00DE0B89" w:rsidRDefault="005B4CB7" w:rsidP="005B4CB7">
      <w:pPr>
        <w:pStyle w:val="B4"/>
      </w:pPr>
      <w:r w:rsidRPr="00DE0B89">
        <w:t>4&gt;</w:t>
      </w:r>
      <w:r w:rsidRPr="00DE0B89">
        <w:tab/>
        <w:t>if the Random Access Preamble was not selected by the MAC entity among the contention-based Random Access Preamble(s):</w:t>
      </w:r>
    </w:p>
    <w:p w14:paraId="4C855D67" w14:textId="77777777" w:rsidR="005B4CB7" w:rsidRPr="00DE0B89" w:rsidRDefault="005B4CB7" w:rsidP="005B4CB7">
      <w:pPr>
        <w:pStyle w:val="B5"/>
      </w:pPr>
      <w:r w:rsidRPr="00DE0B89">
        <w:t>5&gt;</w:t>
      </w:r>
      <w:r w:rsidRPr="00DE0B89">
        <w:tab/>
        <w:t>consider the Random Access procedure successfully completed.</w:t>
      </w:r>
    </w:p>
    <w:p w14:paraId="335D1B06" w14:textId="77777777" w:rsidR="005B4CB7" w:rsidRPr="00DE0B89" w:rsidRDefault="005B4CB7" w:rsidP="005B4CB7">
      <w:pPr>
        <w:pStyle w:val="B4"/>
      </w:pPr>
      <w:r w:rsidRPr="00DE0B89">
        <w:t>4&gt;</w:t>
      </w:r>
      <w:r w:rsidRPr="00DE0B89">
        <w:tab/>
        <w:t>else:</w:t>
      </w:r>
    </w:p>
    <w:p w14:paraId="15E29085" w14:textId="77777777" w:rsidR="005B4CB7" w:rsidRPr="00DE0B89" w:rsidRDefault="005B4CB7" w:rsidP="005B4CB7">
      <w:pPr>
        <w:pStyle w:val="B5"/>
      </w:pPr>
      <w:r w:rsidRPr="00DE0B89">
        <w:t>5&gt;</w:t>
      </w:r>
      <w:r w:rsidRPr="00DE0B89">
        <w:tab/>
        <w:t xml:space="preserve">set the </w:t>
      </w:r>
      <w:r w:rsidRPr="00DE0B89">
        <w:rPr>
          <w:i/>
        </w:rPr>
        <w:t>TEMPORARY_C-RNTI</w:t>
      </w:r>
      <w:r w:rsidRPr="00DE0B89">
        <w:t xml:space="preserve"> to the value received in the Random Access Response;</w:t>
      </w:r>
    </w:p>
    <w:p w14:paraId="2FCF01E7" w14:textId="77777777" w:rsidR="005B4CB7" w:rsidRPr="00DE0B89" w:rsidRDefault="005B4CB7" w:rsidP="005B4CB7">
      <w:pPr>
        <w:pStyle w:val="B5"/>
      </w:pPr>
      <w:r w:rsidRPr="00DE0B89">
        <w:t>5&gt;</w:t>
      </w:r>
      <w:r w:rsidRPr="00DE0B89">
        <w:tab/>
        <w:t>if this is the first successfully received Random Access Response within this Random Access procedure:</w:t>
      </w:r>
    </w:p>
    <w:p w14:paraId="3388CE9D" w14:textId="77777777" w:rsidR="005B4CB7" w:rsidRPr="00DE0B89" w:rsidRDefault="005B4CB7" w:rsidP="005B4CB7">
      <w:pPr>
        <w:pStyle w:val="B6"/>
        <w:rPr>
          <w:lang w:eastAsia="ko-KR"/>
        </w:rPr>
      </w:pPr>
      <w:r w:rsidRPr="00DE0B89">
        <w:rPr>
          <w:lang w:eastAsia="ko-KR"/>
        </w:rPr>
        <w:t>6&gt;</w:t>
      </w:r>
      <w:r w:rsidRPr="00DE0B89">
        <w:rPr>
          <w:lang w:eastAsia="ko-KR"/>
        </w:rPr>
        <w:tab/>
        <w:t>if the transmission is not being made for the CCCH logical channel:</w:t>
      </w:r>
    </w:p>
    <w:p w14:paraId="226B32C1" w14:textId="77777777" w:rsidR="005B4CB7" w:rsidRPr="00DE0B89" w:rsidRDefault="005B4CB7" w:rsidP="005B4CB7">
      <w:pPr>
        <w:pStyle w:val="B7"/>
        <w:ind w:left="2268" w:hanging="283"/>
      </w:pPr>
      <w:r w:rsidRPr="00DE0B89">
        <w:rPr>
          <w:lang w:eastAsia="ko-KR"/>
        </w:rPr>
        <w:t>7</w:t>
      </w:r>
      <w:r w:rsidRPr="00DE0B89">
        <w:t>&gt;</w:t>
      </w:r>
      <w:r w:rsidRPr="00DE0B89">
        <w:rPr>
          <w:lang w:eastAsia="ko-KR"/>
        </w:rPr>
        <w:tab/>
      </w:r>
      <w:r w:rsidRPr="00DE0B89">
        <w:t xml:space="preserve">indicate to the Multiplexing and assembly entity to include a C-RNTI MAC </w:t>
      </w:r>
      <w:r w:rsidRPr="00DE0B89">
        <w:rPr>
          <w:lang w:eastAsia="ko-KR"/>
        </w:rPr>
        <w:t>CE</w:t>
      </w:r>
      <w:r w:rsidRPr="00DE0B89">
        <w:t xml:space="preserve"> in the subsequent uplink transmission.</w:t>
      </w:r>
    </w:p>
    <w:p w14:paraId="0586E82A" w14:textId="77777777" w:rsidR="005B4CB7" w:rsidRPr="00DE0B89" w:rsidRDefault="005B4CB7" w:rsidP="005B4CB7">
      <w:pPr>
        <w:pStyle w:val="B6"/>
        <w:rPr>
          <w:lang w:eastAsia="ko-KR"/>
        </w:rPr>
      </w:pPr>
      <w:r w:rsidRPr="00DE0B89">
        <w:rPr>
          <w:lang w:eastAsia="ko-KR"/>
        </w:rPr>
        <w:t>6&gt;</w:t>
      </w:r>
      <w:r w:rsidRPr="00DE0B89">
        <w:rPr>
          <w:lang w:eastAsia="ko-KR"/>
        </w:rPr>
        <w:tab/>
        <w:t>obtain the MAC PDU to transmit from the Multiplexing and assembly entity and store it in the Msg3 buffer.</w:t>
      </w:r>
    </w:p>
    <w:p w14:paraId="238542C4" w14:textId="77777777" w:rsidR="005B4CB7" w:rsidRPr="00DE0B89" w:rsidRDefault="005B4CB7" w:rsidP="005B4CB7">
      <w:pPr>
        <w:pStyle w:val="B1"/>
      </w:pPr>
      <w:r w:rsidRPr="00DE0B89">
        <w:t>1&gt;</w:t>
      </w:r>
      <w:r w:rsidRPr="00DE0B89">
        <w:tab/>
        <w:t xml:space="preserve">if </w:t>
      </w:r>
      <w:r w:rsidRPr="00DE0B89">
        <w:rPr>
          <w:i/>
        </w:rPr>
        <w:t>ra-ResponseWindow</w:t>
      </w:r>
      <w:r w:rsidRPr="00DE0B89">
        <w:t xml:space="preserve"> configured in </w:t>
      </w:r>
      <w:r w:rsidRPr="00DE0B89">
        <w:rPr>
          <w:i/>
        </w:rPr>
        <w:t>RACH-ConfigCommon</w:t>
      </w:r>
      <w:r w:rsidRPr="00DE0B89">
        <w:t xml:space="preserve"> expires, and if the Random Access Response containing Random Access Preamble identifiers that matches the transmitted </w:t>
      </w:r>
      <w:r w:rsidRPr="00DE0B89">
        <w:rPr>
          <w:i/>
        </w:rPr>
        <w:t>PREAMBLE_INDEX</w:t>
      </w:r>
      <w:r w:rsidRPr="00DE0B89">
        <w:t xml:space="preserve"> has not been received; or</w:t>
      </w:r>
    </w:p>
    <w:p w14:paraId="4A5F12D3" w14:textId="77777777" w:rsidR="005B4CB7" w:rsidRPr="00DE0B89" w:rsidRDefault="005B4CB7" w:rsidP="005B4CB7">
      <w:pPr>
        <w:pStyle w:val="B1"/>
      </w:pPr>
      <w:r w:rsidRPr="00DE0B89">
        <w:t>1&gt;</w:t>
      </w:r>
      <w:r w:rsidRPr="00DE0B89">
        <w:tab/>
        <w:t xml:space="preserve">if </w:t>
      </w:r>
      <w:r w:rsidRPr="00DE0B89">
        <w:rPr>
          <w:i/>
        </w:rPr>
        <w:t>ra-ResponseWindow</w:t>
      </w:r>
      <w:r w:rsidRPr="00DE0B89">
        <w:t xml:space="preserve"> configured in </w:t>
      </w:r>
      <w:r w:rsidRPr="00DE0B89">
        <w:rPr>
          <w:i/>
        </w:rPr>
        <w:t>BeamFailureRecoveryConfig</w:t>
      </w:r>
      <w:r w:rsidRPr="00DE0B89">
        <w:t xml:space="preserve"> expires and if the PDCCH addressed to the C-RNTI has not been received on the Serving Cell where the preamble was transmitted:</w:t>
      </w:r>
    </w:p>
    <w:p w14:paraId="3C61F647" w14:textId="77777777" w:rsidR="005B4CB7" w:rsidRPr="00DE0B89" w:rsidRDefault="005B4CB7" w:rsidP="005B4CB7">
      <w:pPr>
        <w:pStyle w:val="B2"/>
      </w:pPr>
      <w:r w:rsidRPr="00DE0B89">
        <w:t>2&gt;</w:t>
      </w:r>
      <w:r w:rsidRPr="00DE0B89">
        <w:tab/>
        <w:t>consider the Random Access Response reception not successful;</w:t>
      </w:r>
    </w:p>
    <w:p w14:paraId="1531E287" w14:textId="77777777" w:rsidR="005B4CB7" w:rsidRPr="00DE0B89" w:rsidRDefault="005B4CB7" w:rsidP="005B4CB7">
      <w:pPr>
        <w:pStyle w:val="B2"/>
      </w:pPr>
      <w:r w:rsidRPr="00DE0B89">
        <w:t>2&gt;</w:t>
      </w:r>
      <w:r w:rsidRPr="00DE0B89">
        <w:tab/>
        <w:t xml:space="preserve">increment </w:t>
      </w:r>
      <w:r w:rsidRPr="00DE0B89">
        <w:rPr>
          <w:i/>
        </w:rPr>
        <w:t>PREAMBLE_TRANSMISSION_COUNTER</w:t>
      </w:r>
      <w:r w:rsidRPr="00DE0B89">
        <w:t xml:space="preserve"> by 1;</w:t>
      </w:r>
    </w:p>
    <w:p w14:paraId="35CC1BA0" w14:textId="77777777" w:rsidR="005B4CB7" w:rsidRPr="00DE0B89" w:rsidRDefault="005B4CB7" w:rsidP="005B4CB7">
      <w:pPr>
        <w:pStyle w:val="B2"/>
      </w:pPr>
      <w:r w:rsidRPr="00DE0B89">
        <w:t>2&gt;</w:t>
      </w:r>
      <w:r w:rsidRPr="00DE0B89">
        <w:tab/>
        <w:t xml:space="preserve">if </w:t>
      </w:r>
      <w:r w:rsidRPr="00DE0B89">
        <w:rPr>
          <w:i/>
        </w:rPr>
        <w:t>PREAMBLE_TRANSMISSION_COUNTER</w:t>
      </w:r>
      <w:r w:rsidRPr="00DE0B89">
        <w:t xml:space="preserve"> = </w:t>
      </w:r>
      <w:r w:rsidRPr="00DE0B89">
        <w:rPr>
          <w:i/>
        </w:rPr>
        <w:t>preambleTransMax</w:t>
      </w:r>
      <w:r w:rsidRPr="00DE0B89">
        <w:t xml:space="preserve"> + 1:</w:t>
      </w:r>
    </w:p>
    <w:p w14:paraId="724CA702" w14:textId="77777777" w:rsidR="005B4CB7" w:rsidRPr="00DE0B89" w:rsidRDefault="005B4CB7" w:rsidP="005B4CB7">
      <w:pPr>
        <w:pStyle w:val="B3"/>
      </w:pPr>
      <w:r w:rsidRPr="00DE0B89">
        <w:t>3&gt;</w:t>
      </w:r>
      <w:r w:rsidRPr="00DE0B89">
        <w:tab/>
        <w:t>if the Random Access Preamble is transmitted on the SpCell:</w:t>
      </w:r>
    </w:p>
    <w:p w14:paraId="01AFE86C" w14:textId="77777777" w:rsidR="005B4CB7" w:rsidRPr="00DE0B89" w:rsidRDefault="005B4CB7" w:rsidP="005B4CB7">
      <w:pPr>
        <w:pStyle w:val="B4"/>
      </w:pPr>
      <w:r w:rsidRPr="00DE0B89">
        <w:t>4&gt;</w:t>
      </w:r>
      <w:r w:rsidRPr="00DE0B89">
        <w:tab/>
        <w:t>indicate a Random Access problem to upper layers;</w:t>
      </w:r>
    </w:p>
    <w:p w14:paraId="547431E7" w14:textId="77777777" w:rsidR="005B4CB7" w:rsidRPr="00DE0B89" w:rsidRDefault="005B4CB7" w:rsidP="005B4CB7">
      <w:pPr>
        <w:pStyle w:val="B4"/>
      </w:pPr>
      <w:r w:rsidRPr="00DE0B89">
        <w:t>4&gt;</w:t>
      </w:r>
      <w:r w:rsidRPr="00DE0B89">
        <w:tab/>
        <w:t>if this Random Access procedure was triggered for SI request:</w:t>
      </w:r>
    </w:p>
    <w:p w14:paraId="08AB4D61" w14:textId="77777777" w:rsidR="005B4CB7" w:rsidRPr="00DE0B89" w:rsidRDefault="005B4CB7" w:rsidP="005B4CB7">
      <w:pPr>
        <w:pStyle w:val="B5"/>
      </w:pPr>
      <w:r w:rsidRPr="00DE0B89">
        <w:t>5&gt;</w:t>
      </w:r>
      <w:r w:rsidRPr="00DE0B89">
        <w:tab/>
        <w:t>consider the Random Access procedure unsuccessfully completed.</w:t>
      </w:r>
    </w:p>
    <w:p w14:paraId="2EC44048" w14:textId="77777777" w:rsidR="005B4CB7" w:rsidRPr="00DE0B89" w:rsidRDefault="005B4CB7" w:rsidP="005B4CB7">
      <w:pPr>
        <w:pStyle w:val="B3"/>
      </w:pPr>
      <w:r w:rsidRPr="00DE0B89">
        <w:t>3&gt;</w:t>
      </w:r>
      <w:r w:rsidRPr="00DE0B89">
        <w:tab/>
        <w:t>else if the Random Access Preamble is transmitted on a SCell:</w:t>
      </w:r>
    </w:p>
    <w:p w14:paraId="39E2CCEB" w14:textId="77777777" w:rsidR="005B4CB7" w:rsidRPr="00DE0B89" w:rsidRDefault="005B4CB7" w:rsidP="005B4CB7">
      <w:pPr>
        <w:pStyle w:val="B4"/>
      </w:pPr>
      <w:r w:rsidRPr="00DE0B89">
        <w:t>4&gt;</w:t>
      </w:r>
      <w:r w:rsidRPr="00DE0B89">
        <w:tab/>
        <w:t>consider the Random Access procedure unsuccessfully completed.</w:t>
      </w:r>
    </w:p>
    <w:p w14:paraId="4CDC2724" w14:textId="77777777" w:rsidR="005B4CB7" w:rsidRPr="00DE0B89" w:rsidRDefault="005B4CB7" w:rsidP="005B4CB7">
      <w:pPr>
        <w:pStyle w:val="B2"/>
      </w:pPr>
      <w:r w:rsidRPr="00DE0B89">
        <w:lastRenderedPageBreak/>
        <w:t>2&gt;</w:t>
      </w:r>
      <w:r w:rsidRPr="00DE0B89">
        <w:tab/>
        <w:t>if the Random Access procedure is not completed:</w:t>
      </w:r>
    </w:p>
    <w:p w14:paraId="34D66CC4" w14:textId="77777777" w:rsidR="005B4CB7" w:rsidRPr="00DE0B89" w:rsidRDefault="005B4CB7" w:rsidP="005B4CB7">
      <w:pPr>
        <w:pStyle w:val="B3"/>
      </w:pPr>
      <w:r w:rsidRPr="00DE0B89">
        <w:t>3&gt;</w:t>
      </w:r>
      <w:r w:rsidRPr="00DE0B89">
        <w:tab/>
        <w:t xml:space="preserve">select a random backoff time according to a uniform distribution between 0 and the </w:t>
      </w:r>
      <w:r w:rsidRPr="00DE0B89">
        <w:rPr>
          <w:i/>
        </w:rPr>
        <w:t>PREAMBLE_BACKOFF</w:t>
      </w:r>
      <w:r w:rsidRPr="00DE0B89">
        <w:t>;</w:t>
      </w:r>
    </w:p>
    <w:p w14:paraId="21176921" w14:textId="77777777" w:rsidR="005B4CB7" w:rsidRPr="00DE0B89" w:rsidRDefault="005B4CB7" w:rsidP="005B4CB7">
      <w:pPr>
        <w:pStyle w:val="B3"/>
      </w:pPr>
      <w:r w:rsidRPr="00DE0B89">
        <w:t>3&gt;</w:t>
      </w:r>
      <w:r w:rsidRPr="00DE0B89">
        <w:tab/>
        <w:t>if the criteria (as defined in subclause 5.1.2) to select contention-free Random Access Resources is met during the backoff time:</w:t>
      </w:r>
    </w:p>
    <w:p w14:paraId="1A28ED3C" w14:textId="77777777" w:rsidR="005B4CB7" w:rsidRPr="00DE0B89" w:rsidRDefault="005B4CB7" w:rsidP="005B4CB7">
      <w:pPr>
        <w:pStyle w:val="B4"/>
      </w:pPr>
      <w:r w:rsidRPr="00DE0B89">
        <w:t>4&gt;</w:t>
      </w:r>
      <w:r w:rsidRPr="00DE0B89">
        <w:tab/>
        <w:t>perform the Random Access Resource selection procedure (see subclause 5.1.2);</w:t>
      </w:r>
    </w:p>
    <w:p w14:paraId="2F21CCE5" w14:textId="77777777" w:rsidR="005B4CB7" w:rsidRPr="00DE0B89" w:rsidRDefault="005B4CB7" w:rsidP="005B4CB7">
      <w:pPr>
        <w:pStyle w:val="B3"/>
      </w:pPr>
      <w:r w:rsidRPr="00DE0B89">
        <w:t>3&gt;</w:t>
      </w:r>
      <w:r w:rsidRPr="00DE0B89">
        <w:tab/>
        <w:t>else:</w:t>
      </w:r>
    </w:p>
    <w:p w14:paraId="3EBE4C93" w14:textId="77777777" w:rsidR="005B4CB7" w:rsidRPr="00DE0B89" w:rsidRDefault="005B4CB7" w:rsidP="005B4CB7">
      <w:pPr>
        <w:pStyle w:val="B4"/>
      </w:pPr>
      <w:r w:rsidRPr="00DE0B89">
        <w:t>4&gt;</w:t>
      </w:r>
      <w:r w:rsidRPr="00DE0B89">
        <w:tab/>
        <w:t>perform the Random Access Resource selection procedure (see subclause 5.1.2) after the backoff time.</w:t>
      </w:r>
    </w:p>
    <w:p w14:paraId="258C8603" w14:textId="77777777" w:rsidR="005B4CB7" w:rsidRPr="00DE0B89" w:rsidRDefault="005B4CB7" w:rsidP="005B4CB7">
      <w:r w:rsidRPr="00DE0B89">
        <w:t xml:space="preserve">The MAC entity may stop </w:t>
      </w:r>
      <w:r w:rsidRPr="00DE0B89">
        <w:rPr>
          <w:i/>
        </w:rPr>
        <w:t>ra-ResponseWindow</w:t>
      </w:r>
      <w:r w:rsidRPr="00DE0B89">
        <w:t xml:space="preserve"> (and hence monitoring for Random Access Response(s)) after successful reception of a Random Access Response containing Random Access Preamble identifiers that matches the transmitted </w:t>
      </w:r>
      <w:r w:rsidRPr="00DE0B89">
        <w:rPr>
          <w:i/>
        </w:rPr>
        <w:t>PREAMBLE_INDEX</w:t>
      </w:r>
      <w:r w:rsidRPr="00DE0B89">
        <w:t>.</w:t>
      </w:r>
    </w:p>
    <w:p w14:paraId="1AFDD611" w14:textId="77777777" w:rsidR="005B4CB7" w:rsidRPr="00DE0B89" w:rsidRDefault="005B4CB7" w:rsidP="005B4CB7">
      <w:r w:rsidRPr="00DE0B89">
        <w:t>HARQ operation is not applicable to the Random Access Response transmission.</w:t>
      </w:r>
    </w:p>
    <w:p w14:paraId="170A0DC4" w14:textId="77777777" w:rsidR="005B4CB7" w:rsidRPr="00DE0B89" w:rsidRDefault="005B4CB7" w:rsidP="005B4CB7">
      <w:pPr>
        <w:pStyle w:val="H6"/>
      </w:pPr>
      <w:r w:rsidRPr="00DE0B89">
        <w:t>7.1.1.1.4.3</w:t>
      </w:r>
      <w:r w:rsidRPr="00DE0B89">
        <w:tab/>
        <w:t>Test description</w:t>
      </w:r>
    </w:p>
    <w:p w14:paraId="77BEC588" w14:textId="77777777" w:rsidR="005B4CB7" w:rsidRPr="00DE0B89" w:rsidRDefault="005B4CB7" w:rsidP="005B4CB7">
      <w:pPr>
        <w:pStyle w:val="H6"/>
      </w:pPr>
      <w:r w:rsidRPr="00DE0B89">
        <w:t>7.1.1.1.4.3.1</w:t>
      </w:r>
      <w:r w:rsidRPr="00DE0B89">
        <w:tab/>
        <w:t>Pre-test conditions</w:t>
      </w:r>
    </w:p>
    <w:p w14:paraId="6CACEE7C" w14:textId="77777777" w:rsidR="005B4CB7" w:rsidRPr="00DE0B89" w:rsidRDefault="005B4CB7" w:rsidP="005B4CB7">
      <w:pPr>
        <w:rPr>
          <w:lang w:eastAsia="zh-CN"/>
        </w:rPr>
      </w:pPr>
      <w:r w:rsidRPr="00DE0B89">
        <w:t xml:space="preserve">Same Pre-test conditions as in clause 7.1.1.0 </w:t>
      </w:r>
      <w:r w:rsidRPr="00DE0B89">
        <w:rPr>
          <w:lang w:eastAsia="sv-SE"/>
        </w:rPr>
        <w:t>except that set to return no data in uplink.</w:t>
      </w:r>
    </w:p>
    <w:p w14:paraId="41460375" w14:textId="77777777" w:rsidR="005B4CB7" w:rsidRPr="00DE0B89" w:rsidRDefault="005B4CB7" w:rsidP="005B4CB7">
      <w:pPr>
        <w:pStyle w:val="H6"/>
      </w:pPr>
      <w:r w:rsidRPr="00DE0B89">
        <w:t>7.1.1.1.4.3.2</w:t>
      </w:r>
      <w:r w:rsidRPr="00DE0B89">
        <w:tab/>
        <w:t>Test procedure sequence</w:t>
      </w:r>
    </w:p>
    <w:p w14:paraId="35FF7573" w14:textId="77777777" w:rsidR="005B4CB7" w:rsidRPr="00DE0B89" w:rsidRDefault="005B4CB7" w:rsidP="005B4CB7">
      <w:r w:rsidRPr="00DE0B89">
        <w:t>Table 7.1.1.1.4.3.2-1/1A illustrates the downlink power levels and other changing parameters to be applied for the cells at various time instants of the test execution. Row marked "T0" denotes the initial conditions after preamble, while columns marked "T1"and "T2"are to be applied subsequently. The exact instants on which these values shall be applied are described in the texts in this clause.</w:t>
      </w:r>
    </w:p>
    <w:p w14:paraId="24497D5E" w14:textId="77777777" w:rsidR="005B4CB7" w:rsidRPr="00DE0B89" w:rsidRDefault="005B4CB7" w:rsidP="005B4CB7">
      <w:pPr>
        <w:pStyle w:val="TH"/>
      </w:pPr>
      <w:r w:rsidRPr="00DE0B89">
        <w:t>Table 7.1.1.1.4.3.2-1: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DE0B89" w14:paraId="5916A0BA"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325B48A7" w14:textId="77777777" w:rsidR="005B4CB7" w:rsidRPr="00DE0B89"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72FF0FC6" w14:textId="77777777" w:rsidR="005B4CB7" w:rsidRPr="00DE0B89" w:rsidRDefault="005B4CB7" w:rsidP="005B4CB7">
            <w:pPr>
              <w:pStyle w:val="TAH"/>
            </w:pPr>
            <w:r w:rsidRPr="00DE0B89">
              <w:t>Parameter</w:t>
            </w:r>
          </w:p>
        </w:tc>
        <w:tc>
          <w:tcPr>
            <w:tcW w:w="923" w:type="dxa"/>
            <w:tcBorders>
              <w:top w:val="single" w:sz="4" w:space="0" w:color="auto"/>
              <w:left w:val="single" w:sz="4" w:space="0" w:color="auto"/>
              <w:bottom w:val="single" w:sz="4" w:space="0" w:color="auto"/>
              <w:right w:val="single" w:sz="4" w:space="0" w:color="auto"/>
            </w:tcBorders>
            <w:hideMark/>
          </w:tcPr>
          <w:p w14:paraId="3E0D085B" w14:textId="77777777" w:rsidR="005B4CB7" w:rsidRPr="00DE0B89" w:rsidRDefault="005B4CB7" w:rsidP="005B4CB7">
            <w:pPr>
              <w:pStyle w:val="TAH"/>
            </w:pPr>
            <w:r w:rsidRPr="00DE0B89">
              <w:t>Unit</w:t>
            </w:r>
          </w:p>
        </w:tc>
        <w:tc>
          <w:tcPr>
            <w:tcW w:w="904" w:type="dxa"/>
            <w:tcBorders>
              <w:top w:val="single" w:sz="4" w:space="0" w:color="auto"/>
              <w:left w:val="single" w:sz="4" w:space="0" w:color="auto"/>
              <w:bottom w:val="single" w:sz="4" w:space="0" w:color="auto"/>
              <w:right w:val="single" w:sz="4" w:space="0" w:color="auto"/>
            </w:tcBorders>
            <w:hideMark/>
          </w:tcPr>
          <w:p w14:paraId="1506546B" w14:textId="77777777" w:rsidR="005B4CB7" w:rsidRPr="00DE0B89" w:rsidRDefault="005B4CB7" w:rsidP="005B4CB7">
            <w:pPr>
              <w:pStyle w:val="TAH"/>
            </w:pPr>
            <w:r w:rsidRPr="00DE0B89">
              <w:t>E-UTRA Cell 1</w:t>
            </w:r>
          </w:p>
        </w:tc>
        <w:tc>
          <w:tcPr>
            <w:tcW w:w="1089" w:type="dxa"/>
            <w:tcBorders>
              <w:top w:val="single" w:sz="4" w:space="0" w:color="auto"/>
              <w:left w:val="single" w:sz="4" w:space="0" w:color="auto"/>
              <w:bottom w:val="single" w:sz="4" w:space="0" w:color="auto"/>
              <w:right w:val="single" w:sz="4" w:space="0" w:color="auto"/>
            </w:tcBorders>
          </w:tcPr>
          <w:p w14:paraId="2EE139AE" w14:textId="77777777" w:rsidR="005B4CB7" w:rsidRPr="00DE0B89" w:rsidRDefault="005B4CB7" w:rsidP="005B4CB7">
            <w:pPr>
              <w:pStyle w:val="TAH"/>
              <w:rPr>
                <w:lang w:eastAsia="zh-CN"/>
              </w:rPr>
            </w:pPr>
            <w:r w:rsidRPr="00DE0B89">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116E9384" w14:textId="77777777" w:rsidR="005B4CB7" w:rsidRPr="00DE0B89" w:rsidRDefault="005B4CB7" w:rsidP="005B4CB7">
            <w:pPr>
              <w:pStyle w:val="TAH"/>
            </w:pPr>
            <w:r w:rsidRPr="00DE0B89">
              <w:t>NR Cell 1 Beam index #1</w:t>
            </w:r>
          </w:p>
        </w:tc>
        <w:tc>
          <w:tcPr>
            <w:tcW w:w="1134" w:type="dxa"/>
            <w:tcBorders>
              <w:top w:val="single" w:sz="4" w:space="0" w:color="auto"/>
              <w:left w:val="single" w:sz="4" w:space="0" w:color="auto"/>
              <w:bottom w:val="single" w:sz="4" w:space="0" w:color="auto"/>
              <w:right w:val="single" w:sz="4" w:space="0" w:color="auto"/>
            </w:tcBorders>
          </w:tcPr>
          <w:p w14:paraId="5A1DF77C" w14:textId="77777777" w:rsidR="005B4CB7" w:rsidRPr="00DE0B89" w:rsidRDefault="005B4CB7" w:rsidP="005B4CB7">
            <w:pPr>
              <w:pStyle w:val="TAH"/>
            </w:pPr>
            <w:r w:rsidRPr="00DE0B89">
              <w:t>NR Cell 1</w:t>
            </w:r>
          </w:p>
          <w:p w14:paraId="4AAC234B" w14:textId="77777777" w:rsidR="005B4CB7" w:rsidRPr="00DE0B89" w:rsidRDefault="005B4CB7" w:rsidP="005B4CB7">
            <w:pPr>
              <w:pStyle w:val="TAH"/>
            </w:pPr>
            <w:r w:rsidRPr="00DE0B89">
              <w:t>Beam index #0</w:t>
            </w:r>
          </w:p>
        </w:tc>
        <w:tc>
          <w:tcPr>
            <w:tcW w:w="2685" w:type="dxa"/>
            <w:tcBorders>
              <w:top w:val="single" w:sz="4" w:space="0" w:color="auto"/>
              <w:left w:val="single" w:sz="4" w:space="0" w:color="auto"/>
              <w:bottom w:val="single" w:sz="4" w:space="0" w:color="auto"/>
              <w:right w:val="single" w:sz="4" w:space="0" w:color="auto"/>
            </w:tcBorders>
            <w:hideMark/>
          </w:tcPr>
          <w:p w14:paraId="48D2C684" w14:textId="77777777" w:rsidR="005B4CB7" w:rsidRPr="00DE0B89" w:rsidRDefault="005B4CB7" w:rsidP="005B4CB7">
            <w:pPr>
              <w:pStyle w:val="TAH"/>
            </w:pPr>
            <w:r w:rsidRPr="00DE0B89">
              <w:t>Remark</w:t>
            </w:r>
          </w:p>
        </w:tc>
      </w:tr>
      <w:tr w:rsidR="005B4CB7" w:rsidRPr="00DE0B89" w14:paraId="7486963D"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20D330" w14:textId="77777777" w:rsidR="005B4CB7" w:rsidRPr="00DE0B89" w:rsidRDefault="005B4CB7" w:rsidP="005B4CB7">
            <w:pPr>
              <w:pStyle w:val="TAC"/>
            </w:pPr>
            <w:r w:rsidRPr="00DE0B89">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A52CD8E"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5A47064"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7881D3"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A1938C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A4A5FA"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B8046AE"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13245968" w14:textId="77777777" w:rsidR="005B4CB7" w:rsidRPr="00DE0B89" w:rsidRDefault="005B4CB7" w:rsidP="005B4CB7">
            <w:pPr>
              <w:pStyle w:val="TAL"/>
              <w:rPr>
                <w:lang w:eastAsia="zh-CN"/>
              </w:rPr>
            </w:pPr>
            <w:r w:rsidRPr="00DE0B89">
              <w:rPr>
                <w:lang w:eastAsia="zh-CN"/>
              </w:rPr>
              <w:t>Beam#1 Switch ON and Beam#0 Switch OFF</w:t>
            </w:r>
          </w:p>
        </w:tc>
      </w:tr>
      <w:tr w:rsidR="005B4CB7" w:rsidRPr="00DE0B89" w14:paraId="17C55E24"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A3E897C"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C2D4677"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6FF53D1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2E34762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DA50923"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2F5C5730"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4898D41"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2BFCAEA9" w14:textId="77777777" w:rsidR="005B4CB7" w:rsidRPr="00DE0B89" w:rsidRDefault="005B4CB7" w:rsidP="005B4CB7">
            <w:pPr>
              <w:pStyle w:val="TAL"/>
            </w:pPr>
          </w:p>
        </w:tc>
      </w:tr>
      <w:tr w:rsidR="005B4CB7" w:rsidRPr="00DE0B89" w14:paraId="7DC111A9"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9B94F44"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522A26C" w14:textId="77777777" w:rsidR="005B4CB7" w:rsidRPr="00DE0B89" w:rsidRDefault="005B4CB7" w:rsidP="005B4CB7">
            <w:pPr>
              <w:pStyle w:val="TAL"/>
            </w:pPr>
            <w:r w:rsidRPr="00DE0B89">
              <w:t>CSI-RS EPRE</w:t>
            </w:r>
          </w:p>
          <w:p w14:paraId="3CBDBDFC" w14:textId="77777777" w:rsidR="005B4CB7" w:rsidRPr="00DE0B89" w:rsidRDefault="005B4CB7" w:rsidP="005B4CB7">
            <w:pPr>
              <w:pStyle w:val="TAL"/>
            </w:pPr>
            <w:r w:rsidRPr="00DE0B89">
              <w:t>SS/PBCH</w:t>
            </w:r>
          </w:p>
          <w:p w14:paraId="562E4197"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7971DEA" w14:textId="77777777" w:rsidR="005B4CB7" w:rsidRPr="00DE0B89" w:rsidRDefault="005B4CB7" w:rsidP="005B4CB7">
            <w:pPr>
              <w:pStyle w:val="TAC"/>
              <w:rPr>
                <w:lang w:eastAsia="zh-CN"/>
              </w:rPr>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0B636E9B"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0096E69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17C2E8"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029D18A6" w14:textId="77777777" w:rsidR="005B4CB7" w:rsidRPr="00DE0B89" w:rsidRDefault="005B4CB7" w:rsidP="005B4CB7">
            <w:pPr>
              <w:pStyle w:val="TAC"/>
            </w:pPr>
            <w:r w:rsidRPr="00DE0B89">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FC7597E" w14:textId="77777777" w:rsidR="005B4CB7" w:rsidRPr="00DE0B89" w:rsidRDefault="005B4CB7" w:rsidP="005B4CB7">
            <w:pPr>
              <w:pStyle w:val="TAL"/>
            </w:pPr>
          </w:p>
        </w:tc>
      </w:tr>
      <w:tr w:rsidR="005B4CB7" w:rsidRPr="00DE0B89" w14:paraId="4C50D901"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2CF7DE6" w14:textId="77777777" w:rsidR="005B4CB7" w:rsidRPr="00DE0B89" w:rsidRDefault="005B4CB7" w:rsidP="005B4CB7">
            <w:pPr>
              <w:pStyle w:val="TAC"/>
            </w:pPr>
            <w:r w:rsidRPr="00DE0B89">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D1DC3FD"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F475E3"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25B490D"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30E4B6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701D97"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362BFBE7"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06BA2C9" w14:textId="77777777" w:rsidR="005B4CB7" w:rsidRPr="00DE0B89" w:rsidRDefault="005B4CB7" w:rsidP="005B4CB7">
            <w:pPr>
              <w:pStyle w:val="TAL"/>
            </w:pPr>
            <w:r w:rsidRPr="00DE0B89">
              <w:rPr>
                <w:lang w:eastAsia="zh-CN"/>
              </w:rPr>
              <w:t>Beam#1 Switch OFF and Beam#0 Switch ON</w:t>
            </w:r>
          </w:p>
        </w:tc>
      </w:tr>
      <w:tr w:rsidR="005B4CB7" w:rsidRPr="00DE0B89" w14:paraId="1BA36915"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54A1C8FD"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5DA872A4"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42EA87"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7C2BF49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3D522901"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13FBEC66"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2A8C126"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F069C34" w14:textId="77777777" w:rsidR="005B4CB7" w:rsidRPr="00DE0B89" w:rsidRDefault="005B4CB7" w:rsidP="005B4CB7">
            <w:pPr>
              <w:pStyle w:val="TAL"/>
            </w:pPr>
          </w:p>
        </w:tc>
      </w:tr>
      <w:tr w:rsidR="005B4CB7" w:rsidRPr="00DE0B89" w14:paraId="377B9892"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031D93"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D926D29" w14:textId="77777777" w:rsidR="005B4CB7" w:rsidRPr="00DE0B89" w:rsidRDefault="005B4CB7" w:rsidP="005B4CB7">
            <w:pPr>
              <w:pStyle w:val="TAL"/>
            </w:pPr>
            <w:r w:rsidRPr="00DE0B89">
              <w:t>CSI-RS EPRE</w:t>
            </w:r>
          </w:p>
          <w:p w14:paraId="7572B926" w14:textId="77777777" w:rsidR="005B4CB7" w:rsidRPr="00DE0B89" w:rsidRDefault="005B4CB7" w:rsidP="005B4CB7">
            <w:pPr>
              <w:pStyle w:val="TAL"/>
            </w:pPr>
            <w:r w:rsidRPr="00DE0B89">
              <w:t>SS/PBCH</w:t>
            </w:r>
          </w:p>
          <w:p w14:paraId="4D35DF5D"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C6D6AB" w14:textId="77777777" w:rsidR="005B4CB7" w:rsidRPr="00DE0B89" w:rsidRDefault="005B4CB7" w:rsidP="005B4CB7">
            <w:pPr>
              <w:pStyle w:val="TAC"/>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5261678"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1138C3DA"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BE35E5" w14:textId="77777777" w:rsidR="005B4CB7" w:rsidRPr="00DE0B89" w:rsidRDefault="005B4CB7" w:rsidP="005B4CB7">
            <w:pPr>
              <w:pStyle w:val="TAC"/>
            </w:pPr>
            <w:r w:rsidRPr="00DE0B89">
              <w:t>-57</w:t>
            </w:r>
          </w:p>
        </w:tc>
        <w:tc>
          <w:tcPr>
            <w:tcW w:w="1134" w:type="dxa"/>
            <w:tcBorders>
              <w:top w:val="single" w:sz="4" w:space="0" w:color="auto"/>
              <w:left w:val="single" w:sz="4" w:space="0" w:color="auto"/>
              <w:bottom w:val="single" w:sz="4" w:space="0" w:color="auto"/>
              <w:right w:val="single" w:sz="4" w:space="0" w:color="auto"/>
            </w:tcBorders>
            <w:vAlign w:val="center"/>
          </w:tcPr>
          <w:p w14:paraId="212678C5" w14:textId="77777777" w:rsidR="005B4CB7" w:rsidRPr="00DE0B89" w:rsidRDefault="005B4CB7" w:rsidP="005B4CB7">
            <w:pPr>
              <w:pStyle w:val="TAC"/>
            </w:pPr>
            <w:r w:rsidRPr="00DE0B89">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BF3EA97" w14:textId="77777777" w:rsidR="005B4CB7" w:rsidRPr="00DE0B89" w:rsidRDefault="005B4CB7" w:rsidP="005B4CB7">
            <w:pPr>
              <w:pStyle w:val="TAL"/>
            </w:pPr>
          </w:p>
        </w:tc>
      </w:tr>
      <w:tr w:rsidR="005B4CB7" w:rsidRPr="00DE0B89" w14:paraId="35FF0885"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B98DA3B" w14:textId="77777777" w:rsidR="005B4CB7" w:rsidRPr="00DE0B89" w:rsidRDefault="005B4CB7" w:rsidP="005B4CB7">
            <w:pPr>
              <w:pStyle w:val="TAC"/>
            </w:pPr>
            <w:r w:rsidRPr="00DE0B89">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F8BDF5"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9C4681"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C49AF48" w14:textId="77777777" w:rsidR="005B4CB7" w:rsidRPr="00DE0B89" w:rsidRDefault="005B4CB7" w:rsidP="005B4CB7">
            <w:pPr>
              <w:pStyle w:val="TAC"/>
            </w:pPr>
            <w:r w:rsidRPr="00DE0B89">
              <w:t>-85</w:t>
            </w:r>
          </w:p>
        </w:tc>
        <w:tc>
          <w:tcPr>
            <w:tcW w:w="1089" w:type="dxa"/>
            <w:tcBorders>
              <w:top w:val="single" w:sz="4" w:space="0" w:color="auto"/>
              <w:left w:val="single" w:sz="4" w:space="0" w:color="auto"/>
              <w:bottom w:val="single" w:sz="4" w:space="0" w:color="auto"/>
              <w:right w:val="single" w:sz="4" w:space="0" w:color="auto"/>
            </w:tcBorders>
            <w:vAlign w:val="center"/>
          </w:tcPr>
          <w:p w14:paraId="11D656FE"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D40F16"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70539D66"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2CA4D29" w14:textId="77777777" w:rsidR="005B4CB7" w:rsidRPr="00DE0B89" w:rsidRDefault="005B4CB7" w:rsidP="005B4CB7">
            <w:pPr>
              <w:pStyle w:val="TAL"/>
            </w:pPr>
            <w:r w:rsidRPr="00DE0B89">
              <w:rPr>
                <w:lang w:eastAsia="zh-CN"/>
              </w:rPr>
              <w:t>Beam#1 Switch ON and Beam#0 Switch OFF</w:t>
            </w:r>
          </w:p>
        </w:tc>
      </w:tr>
      <w:tr w:rsidR="005B4CB7" w:rsidRPr="00DE0B89" w14:paraId="23BCAD56"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3F69C01"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6CB82FD"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86D1FB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0D65A5D7"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0F97E92C" w14:textId="77777777" w:rsidR="005B4CB7" w:rsidRPr="00DE0B89" w:rsidRDefault="005B4CB7" w:rsidP="005B4CB7">
            <w:pPr>
              <w:pStyle w:val="TAC"/>
            </w:pPr>
            <w:r w:rsidRPr="00DE0B89">
              <w:t>-88</w:t>
            </w:r>
          </w:p>
        </w:tc>
        <w:tc>
          <w:tcPr>
            <w:tcW w:w="1089" w:type="dxa"/>
            <w:tcBorders>
              <w:top w:val="single" w:sz="4" w:space="0" w:color="auto"/>
              <w:left w:val="single" w:sz="4" w:space="0" w:color="auto"/>
              <w:bottom w:val="single" w:sz="4" w:space="0" w:color="auto"/>
              <w:right w:val="single" w:sz="4" w:space="0" w:color="auto"/>
            </w:tcBorders>
            <w:vAlign w:val="center"/>
          </w:tcPr>
          <w:p w14:paraId="51D8FC13"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C4B3C7F"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D5C9493" w14:textId="77777777" w:rsidR="005B4CB7" w:rsidRPr="00DE0B89" w:rsidRDefault="005B4CB7" w:rsidP="005B4CB7">
            <w:pPr>
              <w:pStyle w:val="TAC"/>
            </w:pPr>
          </w:p>
        </w:tc>
      </w:tr>
      <w:tr w:rsidR="005B4CB7" w:rsidRPr="00DE0B89" w14:paraId="2643BD9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8527F3B"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FE7BCBF" w14:textId="77777777" w:rsidR="005B4CB7" w:rsidRPr="00DE0B89" w:rsidRDefault="005B4CB7" w:rsidP="005B4CB7">
            <w:pPr>
              <w:pStyle w:val="TAL"/>
            </w:pPr>
            <w:r w:rsidRPr="00DE0B89">
              <w:t>CSI-RS EPRE</w:t>
            </w:r>
          </w:p>
          <w:p w14:paraId="6840BBB5" w14:textId="77777777" w:rsidR="005B4CB7" w:rsidRPr="00DE0B89" w:rsidRDefault="005B4CB7" w:rsidP="005B4CB7">
            <w:pPr>
              <w:pStyle w:val="TAL"/>
            </w:pPr>
            <w:r w:rsidRPr="00DE0B89">
              <w:t>SS/PBCH</w:t>
            </w:r>
          </w:p>
          <w:p w14:paraId="166E042B"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A2B14D" w14:textId="77777777" w:rsidR="005B4CB7" w:rsidRPr="00DE0B89" w:rsidRDefault="005B4CB7" w:rsidP="005B4CB7">
            <w:pPr>
              <w:pStyle w:val="TAC"/>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789BF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3704D130"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D9F295"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1A3C174C" w14:textId="77777777" w:rsidR="005B4CB7" w:rsidRPr="00DE0B89" w:rsidRDefault="005B4CB7" w:rsidP="005B4CB7">
            <w:pPr>
              <w:pStyle w:val="TAC"/>
            </w:pPr>
            <w:r w:rsidRPr="00DE0B89">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0E5677EF" w14:textId="77777777" w:rsidR="005B4CB7" w:rsidRPr="00DE0B89" w:rsidRDefault="005B4CB7" w:rsidP="005B4CB7">
            <w:pPr>
              <w:pStyle w:val="TAC"/>
            </w:pPr>
          </w:p>
        </w:tc>
      </w:tr>
      <w:tr w:rsidR="005B4CB7" w:rsidRPr="00DE0B89" w14:paraId="386115D9"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FCCA19F" w14:textId="77777777" w:rsidR="005B4CB7" w:rsidRPr="00DE0B89" w:rsidRDefault="005B4CB7" w:rsidP="005B4CB7">
            <w:pPr>
              <w:pStyle w:val="TAN"/>
              <w:rPr>
                <w:lang w:eastAsia="zh-CN"/>
              </w:rPr>
            </w:pPr>
            <w:r w:rsidRPr="00DE0B89">
              <w:rPr>
                <w:lang w:eastAsia="zh-CN"/>
              </w:rPr>
              <w:t>NOTE:</w:t>
            </w:r>
            <w:r w:rsidRPr="00DE0B89">
              <w:rPr>
                <w:lang w:eastAsia="zh-CN"/>
              </w:rPr>
              <w:tab/>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p>
        </w:tc>
      </w:tr>
    </w:tbl>
    <w:p w14:paraId="7F8FEB70" w14:textId="77777777" w:rsidR="005B4CB7" w:rsidRPr="00DE0B89" w:rsidRDefault="005B4CB7" w:rsidP="005B4CB7"/>
    <w:p w14:paraId="4F481E13" w14:textId="77777777" w:rsidR="005B4CB7" w:rsidRPr="00DE0B89" w:rsidRDefault="005B4CB7" w:rsidP="005B4CB7">
      <w:pPr>
        <w:pStyle w:val="TH"/>
      </w:pPr>
      <w:r w:rsidRPr="00DE0B89">
        <w:lastRenderedPageBreak/>
        <w:t>Table 7.1.1.1.4.3.2-1A: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DE0B89" w14:paraId="6978F170"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1CB69872" w14:textId="77777777" w:rsidR="005B4CB7" w:rsidRPr="00DE0B89"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24030337" w14:textId="77777777" w:rsidR="005B4CB7" w:rsidRPr="00DE0B89" w:rsidRDefault="005B4CB7" w:rsidP="005B4CB7">
            <w:pPr>
              <w:pStyle w:val="TAH"/>
            </w:pPr>
            <w:r w:rsidRPr="00DE0B89">
              <w:t>Parameter</w:t>
            </w:r>
          </w:p>
        </w:tc>
        <w:tc>
          <w:tcPr>
            <w:tcW w:w="923" w:type="dxa"/>
            <w:tcBorders>
              <w:top w:val="single" w:sz="4" w:space="0" w:color="auto"/>
              <w:left w:val="single" w:sz="4" w:space="0" w:color="auto"/>
              <w:bottom w:val="single" w:sz="4" w:space="0" w:color="auto"/>
              <w:right w:val="single" w:sz="4" w:space="0" w:color="auto"/>
            </w:tcBorders>
            <w:hideMark/>
          </w:tcPr>
          <w:p w14:paraId="229F187E" w14:textId="77777777" w:rsidR="005B4CB7" w:rsidRPr="00DE0B89" w:rsidRDefault="005B4CB7" w:rsidP="005B4CB7">
            <w:pPr>
              <w:pStyle w:val="TAH"/>
            </w:pPr>
            <w:r w:rsidRPr="00DE0B89">
              <w:t>Unit</w:t>
            </w:r>
          </w:p>
        </w:tc>
        <w:tc>
          <w:tcPr>
            <w:tcW w:w="904" w:type="dxa"/>
            <w:tcBorders>
              <w:top w:val="single" w:sz="4" w:space="0" w:color="auto"/>
              <w:left w:val="single" w:sz="4" w:space="0" w:color="auto"/>
              <w:bottom w:val="single" w:sz="4" w:space="0" w:color="auto"/>
              <w:right w:val="single" w:sz="4" w:space="0" w:color="auto"/>
            </w:tcBorders>
            <w:hideMark/>
          </w:tcPr>
          <w:p w14:paraId="4C7B6680" w14:textId="77777777" w:rsidR="005B4CB7" w:rsidRPr="00DE0B89" w:rsidRDefault="005B4CB7" w:rsidP="005B4CB7">
            <w:pPr>
              <w:pStyle w:val="TAH"/>
            </w:pPr>
            <w:r w:rsidRPr="00DE0B89">
              <w:t>E-UTRA Cell 1</w:t>
            </w:r>
          </w:p>
        </w:tc>
        <w:tc>
          <w:tcPr>
            <w:tcW w:w="1089" w:type="dxa"/>
            <w:tcBorders>
              <w:top w:val="single" w:sz="4" w:space="0" w:color="auto"/>
              <w:left w:val="single" w:sz="4" w:space="0" w:color="auto"/>
              <w:bottom w:val="single" w:sz="4" w:space="0" w:color="auto"/>
              <w:right w:val="single" w:sz="4" w:space="0" w:color="auto"/>
            </w:tcBorders>
          </w:tcPr>
          <w:p w14:paraId="35181657" w14:textId="77777777" w:rsidR="005B4CB7" w:rsidRPr="00DE0B89" w:rsidRDefault="005B4CB7" w:rsidP="005B4CB7">
            <w:pPr>
              <w:pStyle w:val="TAH"/>
              <w:rPr>
                <w:lang w:eastAsia="zh-CN"/>
              </w:rPr>
            </w:pPr>
            <w:r w:rsidRPr="00DE0B89">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781DD946" w14:textId="77777777" w:rsidR="005B4CB7" w:rsidRPr="00DE0B89" w:rsidRDefault="005B4CB7" w:rsidP="005B4CB7">
            <w:pPr>
              <w:pStyle w:val="TAH"/>
            </w:pPr>
            <w:r w:rsidRPr="00DE0B89">
              <w:t>NR Cell 1 Beam index #1</w:t>
            </w:r>
          </w:p>
        </w:tc>
        <w:tc>
          <w:tcPr>
            <w:tcW w:w="1134" w:type="dxa"/>
            <w:tcBorders>
              <w:top w:val="single" w:sz="4" w:space="0" w:color="auto"/>
              <w:left w:val="single" w:sz="4" w:space="0" w:color="auto"/>
              <w:bottom w:val="single" w:sz="4" w:space="0" w:color="auto"/>
              <w:right w:val="single" w:sz="4" w:space="0" w:color="auto"/>
            </w:tcBorders>
          </w:tcPr>
          <w:p w14:paraId="2C25522F" w14:textId="77777777" w:rsidR="005B4CB7" w:rsidRPr="00DE0B89" w:rsidRDefault="005B4CB7" w:rsidP="005B4CB7">
            <w:pPr>
              <w:pStyle w:val="TAH"/>
            </w:pPr>
            <w:r w:rsidRPr="00DE0B89">
              <w:t>NR Cell 1</w:t>
            </w:r>
          </w:p>
          <w:p w14:paraId="2ECEA360" w14:textId="77777777" w:rsidR="005B4CB7" w:rsidRPr="00DE0B89" w:rsidRDefault="005B4CB7" w:rsidP="005B4CB7">
            <w:pPr>
              <w:pStyle w:val="TAH"/>
            </w:pPr>
            <w:r w:rsidRPr="00DE0B89">
              <w:t>Beam index #0</w:t>
            </w:r>
          </w:p>
        </w:tc>
        <w:tc>
          <w:tcPr>
            <w:tcW w:w="2685" w:type="dxa"/>
            <w:tcBorders>
              <w:top w:val="single" w:sz="4" w:space="0" w:color="auto"/>
              <w:left w:val="single" w:sz="4" w:space="0" w:color="auto"/>
              <w:bottom w:val="single" w:sz="4" w:space="0" w:color="auto"/>
              <w:right w:val="single" w:sz="4" w:space="0" w:color="auto"/>
            </w:tcBorders>
            <w:hideMark/>
          </w:tcPr>
          <w:p w14:paraId="485E6C98" w14:textId="77777777" w:rsidR="005B4CB7" w:rsidRPr="00DE0B89" w:rsidRDefault="005B4CB7" w:rsidP="005B4CB7">
            <w:pPr>
              <w:pStyle w:val="TAH"/>
            </w:pPr>
            <w:r w:rsidRPr="00DE0B89">
              <w:t>Remark</w:t>
            </w:r>
          </w:p>
        </w:tc>
      </w:tr>
      <w:tr w:rsidR="005B4CB7" w:rsidRPr="00DE0B89" w14:paraId="336A0ECB"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FD336F1" w14:textId="77777777" w:rsidR="005B4CB7" w:rsidRPr="00DE0B89" w:rsidRDefault="005B4CB7" w:rsidP="005B4CB7">
            <w:pPr>
              <w:pStyle w:val="TAC"/>
            </w:pPr>
            <w:r w:rsidRPr="00DE0B89">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4EFB2E9"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AAF7C0C"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936A54F"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4070B672"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F13F8DF"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7C3F6B75"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80A6FA7" w14:textId="77777777" w:rsidR="005B4CB7" w:rsidRPr="00DE0B89" w:rsidRDefault="005B4CB7" w:rsidP="005B4CB7">
            <w:pPr>
              <w:pStyle w:val="TAL"/>
              <w:rPr>
                <w:lang w:eastAsia="zh-CN"/>
              </w:rPr>
            </w:pPr>
            <w:r w:rsidRPr="00DE0B89">
              <w:rPr>
                <w:lang w:eastAsia="zh-CN"/>
              </w:rPr>
              <w:t>Beam#1 Switch ON and Beam#0 Switch OFF</w:t>
            </w:r>
          </w:p>
        </w:tc>
      </w:tr>
      <w:tr w:rsidR="005B4CB7" w:rsidRPr="00DE0B89" w14:paraId="2F83A24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6C65346"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01754986"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0B9249CA"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06256F07"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652117B3"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41972068"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5DC30701"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1DF0874F" w14:textId="77777777" w:rsidR="005B4CB7" w:rsidRPr="00DE0B89" w:rsidRDefault="005B4CB7" w:rsidP="005B4CB7">
            <w:pPr>
              <w:pStyle w:val="TAL"/>
            </w:pPr>
          </w:p>
        </w:tc>
      </w:tr>
      <w:tr w:rsidR="005B4CB7" w:rsidRPr="00DE0B89" w14:paraId="678C1428"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F5BA63"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FC4912" w14:textId="77777777" w:rsidR="005B4CB7" w:rsidRPr="00DE0B89" w:rsidRDefault="005B4CB7" w:rsidP="005B4CB7">
            <w:pPr>
              <w:pStyle w:val="TAL"/>
            </w:pPr>
            <w:r w:rsidRPr="00DE0B89">
              <w:t>CSI-RS EPRE</w:t>
            </w:r>
          </w:p>
          <w:p w14:paraId="618C20F6" w14:textId="77777777" w:rsidR="005B4CB7" w:rsidRPr="00DE0B89" w:rsidRDefault="005B4CB7" w:rsidP="005B4CB7">
            <w:pPr>
              <w:pStyle w:val="TAL"/>
            </w:pPr>
            <w:r w:rsidRPr="00DE0B89">
              <w:t>SS/PBCH</w:t>
            </w:r>
          </w:p>
          <w:p w14:paraId="57D96D02"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37D84B" w14:textId="77777777" w:rsidR="005B4CB7" w:rsidRPr="00DE0B89" w:rsidRDefault="005B4CB7" w:rsidP="005B4CB7">
            <w:pPr>
              <w:pStyle w:val="TAC"/>
              <w:rPr>
                <w:lang w:eastAsia="zh-CN"/>
              </w:rPr>
            </w:pPr>
            <w:r w:rsidRPr="00DE0B89">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87184AC"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75FB82A3"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CCFA458"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54E0AAFF" w14:textId="77777777" w:rsidR="005B4CB7" w:rsidRPr="00DE0B89" w:rsidRDefault="005B4CB7" w:rsidP="005B4CB7">
            <w:pPr>
              <w:pStyle w:val="TAC"/>
            </w:pPr>
            <w:r w:rsidRPr="00DE0B89">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A0CC91C" w14:textId="77777777" w:rsidR="005B4CB7" w:rsidRPr="00DE0B89" w:rsidRDefault="005B4CB7" w:rsidP="005B4CB7">
            <w:pPr>
              <w:pStyle w:val="TAL"/>
            </w:pPr>
          </w:p>
        </w:tc>
      </w:tr>
      <w:tr w:rsidR="005B4CB7" w:rsidRPr="00DE0B89" w14:paraId="78ADE57A"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3EE2C56" w14:textId="77777777" w:rsidR="005B4CB7" w:rsidRPr="00DE0B89" w:rsidRDefault="005B4CB7" w:rsidP="005B4CB7">
            <w:pPr>
              <w:pStyle w:val="TAC"/>
            </w:pPr>
            <w:r w:rsidRPr="00DE0B89">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277EA3"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32112C"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4C9BCA6"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4A56E2ED"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4C87E7"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4D064850"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5110307" w14:textId="77777777" w:rsidR="005B4CB7" w:rsidRPr="00DE0B89" w:rsidRDefault="005B4CB7" w:rsidP="005B4CB7">
            <w:pPr>
              <w:pStyle w:val="TAL"/>
            </w:pPr>
            <w:r w:rsidRPr="00DE0B89">
              <w:rPr>
                <w:lang w:eastAsia="zh-CN"/>
              </w:rPr>
              <w:t>Beam#1 Switch OFF and Beam#0 Switch ON</w:t>
            </w:r>
          </w:p>
        </w:tc>
      </w:tr>
      <w:tr w:rsidR="005B4CB7" w:rsidRPr="00DE0B89" w14:paraId="4B07F62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42497387"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16E1E5C6"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338ADB3"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606CA4E3"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42FE71DB"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3662ACC9"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28B66C7"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8F285E8" w14:textId="77777777" w:rsidR="005B4CB7" w:rsidRPr="00DE0B89" w:rsidRDefault="005B4CB7" w:rsidP="005B4CB7">
            <w:pPr>
              <w:pStyle w:val="TAL"/>
            </w:pPr>
          </w:p>
        </w:tc>
      </w:tr>
      <w:tr w:rsidR="005B4CB7" w:rsidRPr="00DE0B89" w14:paraId="28EAD8B1"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B7B94C9"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F07893C" w14:textId="77777777" w:rsidR="005B4CB7" w:rsidRPr="00DE0B89" w:rsidRDefault="005B4CB7" w:rsidP="005B4CB7">
            <w:pPr>
              <w:pStyle w:val="TAL"/>
            </w:pPr>
            <w:r w:rsidRPr="00DE0B89">
              <w:t>CSI-RS EPRE</w:t>
            </w:r>
          </w:p>
          <w:p w14:paraId="7F288EB2" w14:textId="77777777" w:rsidR="005B4CB7" w:rsidRPr="00DE0B89" w:rsidRDefault="005B4CB7" w:rsidP="005B4CB7">
            <w:pPr>
              <w:pStyle w:val="TAL"/>
            </w:pPr>
            <w:r w:rsidRPr="00DE0B89">
              <w:t>SS/PBCH</w:t>
            </w:r>
          </w:p>
          <w:p w14:paraId="51F742F1"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CFF032"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53E5D1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4854A2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7A0F50" w14:textId="77777777" w:rsidR="005B4CB7" w:rsidRPr="00DE0B89" w:rsidRDefault="005B4CB7" w:rsidP="005B4CB7">
            <w:pPr>
              <w:pStyle w:val="TAC"/>
            </w:pPr>
            <w:r w:rsidRPr="00DE0B89">
              <w:t>-63</w:t>
            </w:r>
          </w:p>
        </w:tc>
        <w:tc>
          <w:tcPr>
            <w:tcW w:w="1134" w:type="dxa"/>
            <w:tcBorders>
              <w:top w:val="single" w:sz="4" w:space="0" w:color="auto"/>
              <w:left w:val="single" w:sz="4" w:space="0" w:color="auto"/>
              <w:bottom w:val="single" w:sz="4" w:space="0" w:color="auto"/>
              <w:right w:val="single" w:sz="4" w:space="0" w:color="auto"/>
            </w:tcBorders>
            <w:vAlign w:val="center"/>
          </w:tcPr>
          <w:p w14:paraId="6DAA276F" w14:textId="77777777" w:rsidR="005B4CB7" w:rsidRPr="00DE0B89" w:rsidRDefault="005B4CB7" w:rsidP="005B4CB7">
            <w:pPr>
              <w:pStyle w:val="TAC"/>
            </w:pPr>
            <w:r w:rsidRPr="00DE0B89">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B7B015" w14:textId="77777777" w:rsidR="005B4CB7" w:rsidRPr="00DE0B89" w:rsidRDefault="005B4CB7" w:rsidP="005B4CB7">
            <w:pPr>
              <w:pStyle w:val="TAL"/>
            </w:pPr>
          </w:p>
        </w:tc>
      </w:tr>
      <w:tr w:rsidR="005B4CB7" w:rsidRPr="00DE0B89" w14:paraId="2E29B1BF"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87C794" w14:textId="77777777" w:rsidR="005B4CB7" w:rsidRPr="00DE0B89" w:rsidRDefault="005B4CB7" w:rsidP="005B4CB7">
            <w:pPr>
              <w:pStyle w:val="TAC"/>
            </w:pPr>
            <w:r w:rsidRPr="00DE0B89">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8006B54" w14:textId="77777777" w:rsidR="005B4CB7" w:rsidRPr="00DE0B89" w:rsidRDefault="005B4CB7" w:rsidP="005B4CB7">
            <w:pPr>
              <w:pStyle w:val="TAL"/>
            </w:pPr>
            <w:r w:rsidRPr="00DE0B89">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3226B4E" w14:textId="77777777" w:rsidR="005B4CB7" w:rsidRPr="00DE0B89" w:rsidRDefault="005B4CB7" w:rsidP="005B4CB7">
            <w:pPr>
              <w:pStyle w:val="TAC"/>
            </w:pPr>
            <w:r w:rsidRPr="00DE0B89">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7B577F" w14:textId="77777777" w:rsidR="005B4CB7" w:rsidRPr="00DE0B89" w:rsidRDefault="005B4CB7" w:rsidP="005B4CB7">
            <w:pPr>
              <w:pStyle w:val="TAC"/>
            </w:pPr>
            <w:r w:rsidRPr="00DE0B89">
              <w:t>-96</w:t>
            </w:r>
          </w:p>
        </w:tc>
        <w:tc>
          <w:tcPr>
            <w:tcW w:w="1089" w:type="dxa"/>
            <w:tcBorders>
              <w:top w:val="single" w:sz="4" w:space="0" w:color="auto"/>
              <w:left w:val="single" w:sz="4" w:space="0" w:color="auto"/>
              <w:bottom w:val="single" w:sz="4" w:space="0" w:color="auto"/>
              <w:right w:val="single" w:sz="4" w:space="0" w:color="auto"/>
            </w:tcBorders>
            <w:vAlign w:val="center"/>
          </w:tcPr>
          <w:p w14:paraId="08D8538B"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09BC02"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067E81A1" w14:textId="77777777" w:rsidR="005B4CB7" w:rsidRPr="00DE0B89" w:rsidRDefault="005B4CB7" w:rsidP="005B4CB7">
            <w:pPr>
              <w:pStyle w:val="TAC"/>
            </w:pPr>
            <w:r w:rsidRPr="00DE0B89">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E3FBC5B" w14:textId="77777777" w:rsidR="005B4CB7" w:rsidRPr="00DE0B89" w:rsidRDefault="005B4CB7" w:rsidP="005B4CB7">
            <w:pPr>
              <w:pStyle w:val="TAL"/>
            </w:pPr>
            <w:r w:rsidRPr="00DE0B89">
              <w:rPr>
                <w:lang w:eastAsia="zh-CN"/>
              </w:rPr>
              <w:t>Beam#1 Switch ON and Beam#0 Switch OFF</w:t>
            </w:r>
          </w:p>
        </w:tc>
      </w:tr>
      <w:tr w:rsidR="005B4CB7" w:rsidRPr="00DE0B89" w14:paraId="43E22E1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094B931"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3491473F" w14:textId="77777777" w:rsidR="005B4CB7" w:rsidRPr="00DE0B89" w:rsidRDefault="005B4CB7" w:rsidP="005B4CB7">
            <w:pPr>
              <w:pStyle w:val="TAL"/>
            </w:pPr>
            <w:r w:rsidRPr="00DE0B89">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467097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tcPr>
          <w:p w14:paraId="3FE1E774"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587917D8" w14:textId="77777777" w:rsidR="005B4CB7" w:rsidRPr="00DE0B89" w:rsidRDefault="005B4CB7" w:rsidP="005B4CB7">
            <w:pPr>
              <w:pStyle w:val="TAC"/>
            </w:pPr>
            <w:r w:rsidRPr="00DE0B89">
              <w:t>-82</w:t>
            </w:r>
          </w:p>
        </w:tc>
        <w:tc>
          <w:tcPr>
            <w:tcW w:w="1089" w:type="dxa"/>
            <w:tcBorders>
              <w:top w:val="single" w:sz="4" w:space="0" w:color="auto"/>
              <w:left w:val="single" w:sz="4" w:space="0" w:color="auto"/>
              <w:bottom w:val="single" w:sz="4" w:space="0" w:color="auto"/>
              <w:right w:val="single" w:sz="4" w:space="0" w:color="auto"/>
            </w:tcBorders>
            <w:vAlign w:val="center"/>
          </w:tcPr>
          <w:p w14:paraId="389496FB" w14:textId="77777777" w:rsidR="005B4CB7" w:rsidRPr="00DE0B89" w:rsidRDefault="005B4CB7" w:rsidP="005B4CB7">
            <w:pPr>
              <w:pStyle w:val="TAC"/>
            </w:pPr>
            <w:r w:rsidRPr="00DE0B89">
              <w:t>-</w:t>
            </w:r>
          </w:p>
        </w:tc>
        <w:tc>
          <w:tcPr>
            <w:tcW w:w="1134" w:type="dxa"/>
            <w:tcBorders>
              <w:top w:val="single" w:sz="4" w:space="0" w:color="auto"/>
              <w:left w:val="single" w:sz="4" w:space="0" w:color="auto"/>
              <w:bottom w:val="single" w:sz="4" w:space="0" w:color="auto"/>
              <w:right w:val="single" w:sz="4" w:space="0" w:color="auto"/>
            </w:tcBorders>
            <w:vAlign w:val="center"/>
          </w:tcPr>
          <w:p w14:paraId="3770E909" w14:textId="77777777" w:rsidR="005B4CB7" w:rsidRPr="00DE0B89" w:rsidRDefault="005B4CB7" w:rsidP="005B4CB7">
            <w:pPr>
              <w:pStyle w:val="TAC"/>
            </w:pPr>
            <w:r w:rsidRPr="00DE0B89">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01A8CD8C" w14:textId="77777777" w:rsidR="005B4CB7" w:rsidRPr="00DE0B89" w:rsidRDefault="005B4CB7" w:rsidP="005B4CB7">
            <w:pPr>
              <w:pStyle w:val="TAC"/>
            </w:pPr>
          </w:p>
        </w:tc>
      </w:tr>
      <w:tr w:rsidR="005B4CB7" w:rsidRPr="00DE0B89" w14:paraId="663E935C"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0E9446" w14:textId="77777777" w:rsidR="005B4CB7" w:rsidRPr="00DE0B89"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55B3305" w14:textId="77777777" w:rsidR="005B4CB7" w:rsidRPr="00DE0B89" w:rsidRDefault="005B4CB7" w:rsidP="005B4CB7">
            <w:pPr>
              <w:pStyle w:val="TAL"/>
            </w:pPr>
            <w:r w:rsidRPr="00DE0B89">
              <w:t>CSI-RS EPRE</w:t>
            </w:r>
          </w:p>
          <w:p w14:paraId="76C12EBD" w14:textId="77777777" w:rsidR="005B4CB7" w:rsidRPr="00DE0B89" w:rsidRDefault="005B4CB7" w:rsidP="005B4CB7">
            <w:pPr>
              <w:pStyle w:val="TAL"/>
            </w:pPr>
            <w:r w:rsidRPr="00DE0B89">
              <w:t>SS/PBCH</w:t>
            </w:r>
          </w:p>
          <w:p w14:paraId="6C2B0663" w14:textId="77777777" w:rsidR="005B4CB7" w:rsidRPr="00DE0B89" w:rsidRDefault="005B4CB7" w:rsidP="005B4CB7">
            <w:pPr>
              <w:pStyle w:val="TAL"/>
            </w:pPr>
            <w:r w:rsidRPr="00DE0B89">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9A0FC60" w14:textId="77777777" w:rsidR="005B4CB7" w:rsidRPr="00DE0B89" w:rsidRDefault="005B4CB7" w:rsidP="005B4CB7">
            <w:pPr>
              <w:pStyle w:val="TAC"/>
            </w:pPr>
            <w:r w:rsidRPr="00DE0B89">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FFEC4D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tcPr>
          <w:p w14:paraId="2BD16CE1" w14:textId="77777777" w:rsidR="005B4CB7" w:rsidRPr="00DE0B89" w:rsidRDefault="005B4CB7" w:rsidP="005B4CB7">
            <w:pPr>
              <w:pStyle w:val="TAC"/>
            </w:pPr>
            <w:r w:rsidRPr="00DE0B89">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4ABD3F" w14:textId="77777777" w:rsidR="005B4CB7" w:rsidRPr="00DE0B89" w:rsidRDefault="005B4CB7" w:rsidP="005B4CB7">
            <w:pPr>
              <w:pStyle w:val="TAC"/>
            </w:pPr>
            <w:r w:rsidRPr="00DE0B89">
              <w:t>0</w:t>
            </w:r>
          </w:p>
        </w:tc>
        <w:tc>
          <w:tcPr>
            <w:tcW w:w="1134" w:type="dxa"/>
            <w:tcBorders>
              <w:top w:val="single" w:sz="4" w:space="0" w:color="auto"/>
              <w:left w:val="single" w:sz="4" w:space="0" w:color="auto"/>
              <w:bottom w:val="single" w:sz="4" w:space="0" w:color="auto"/>
              <w:right w:val="single" w:sz="4" w:space="0" w:color="auto"/>
            </w:tcBorders>
            <w:vAlign w:val="center"/>
          </w:tcPr>
          <w:p w14:paraId="7A4AD4A1" w14:textId="77777777" w:rsidR="005B4CB7" w:rsidRPr="00DE0B89" w:rsidRDefault="005B4CB7" w:rsidP="005B4CB7">
            <w:pPr>
              <w:pStyle w:val="TAC"/>
            </w:pPr>
            <w:r w:rsidRPr="00DE0B89">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3CC0DEA" w14:textId="77777777" w:rsidR="005B4CB7" w:rsidRPr="00DE0B89" w:rsidRDefault="005B4CB7" w:rsidP="005B4CB7">
            <w:pPr>
              <w:pStyle w:val="TAC"/>
            </w:pPr>
          </w:p>
        </w:tc>
      </w:tr>
      <w:tr w:rsidR="005B4CB7" w:rsidRPr="00DE0B89" w14:paraId="135E674F"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9A829F6" w14:textId="77777777" w:rsidR="005B4CB7" w:rsidRPr="00DE0B89" w:rsidRDefault="005B4CB7" w:rsidP="005B4CB7">
            <w:pPr>
              <w:pStyle w:val="TAN"/>
            </w:pPr>
            <w:r w:rsidRPr="00DE0B89">
              <w:t>NOTE:</w:t>
            </w:r>
            <w:r w:rsidRPr="00DE0B89">
              <w:tab/>
              <w:t>"Beam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w:t>
            </w:r>
          </w:p>
        </w:tc>
      </w:tr>
    </w:tbl>
    <w:p w14:paraId="27AE0A3B" w14:textId="77777777" w:rsidR="005B4CB7" w:rsidRPr="00DE0B89" w:rsidRDefault="005B4CB7" w:rsidP="005B4CB7"/>
    <w:p w14:paraId="5ACB4CAD" w14:textId="77777777" w:rsidR="005B4CB7" w:rsidRPr="00DE0B89" w:rsidRDefault="005B4CB7" w:rsidP="005B4CB7">
      <w:pPr>
        <w:pStyle w:val="TH"/>
      </w:pPr>
      <w:r w:rsidRPr="00DE0B89">
        <w:lastRenderedPageBreak/>
        <w:t>Table 7.1.1.1.4.3.2-</w:t>
      </w:r>
      <w:r w:rsidRPr="00DE0B89">
        <w:rPr>
          <w:lang w:eastAsia="zh-CN"/>
        </w:rPr>
        <w:t>2</w:t>
      </w:r>
      <w:r w:rsidRPr="00DE0B89">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B4CB7" w:rsidRPr="00DE0B89" w14:paraId="7992FC7C" w14:textId="77777777" w:rsidTr="005B4CB7">
        <w:tc>
          <w:tcPr>
            <w:tcW w:w="648" w:type="dxa"/>
            <w:tcBorders>
              <w:bottom w:val="nil"/>
            </w:tcBorders>
          </w:tcPr>
          <w:p w14:paraId="4449817B" w14:textId="77777777" w:rsidR="005B4CB7" w:rsidRPr="00DE0B89" w:rsidRDefault="005B4CB7" w:rsidP="005B4CB7">
            <w:pPr>
              <w:pStyle w:val="TAH"/>
            </w:pPr>
            <w:r w:rsidRPr="00DE0B89">
              <w:lastRenderedPageBreak/>
              <w:t>St</w:t>
            </w:r>
          </w:p>
        </w:tc>
        <w:tc>
          <w:tcPr>
            <w:tcW w:w="3969" w:type="dxa"/>
            <w:tcBorders>
              <w:bottom w:val="nil"/>
            </w:tcBorders>
          </w:tcPr>
          <w:p w14:paraId="52F93675" w14:textId="77777777" w:rsidR="005B4CB7" w:rsidRPr="00DE0B89" w:rsidRDefault="005B4CB7" w:rsidP="005B4CB7">
            <w:pPr>
              <w:pStyle w:val="TAH"/>
            </w:pPr>
            <w:r w:rsidRPr="00DE0B89">
              <w:t>Procedure</w:t>
            </w:r>
          </w:p>
        </w:tc>
        <w:tc>
          <w:tcPr>
            <w:tcW w:w="3686" w:type="dxa"/>
            <w:gridSpan w:val="2"/>
          </w:tcPr>
          <w:p w14:paraId="3DAAFA20" w14:textId="77777777" w:rsidR="005B4CB7" w:rsidRPr="00DE0B89" w:rsidRDefault="005B4CB7" w:rsidP="005B4CB7">
            <w:pPr>
              <w:pStyle w:val="TAH"/>
            </w:pPr>
            <w:r w:rsidRPr="00DE0B89">
              <w:t>Message Sequence</w:t>
            </w:r>
          </w:p>
        </w:tc>
        <w:tc>
          <w:tcPr>
            <w:tcW w:w="567" w:type="dxa"/>
            <w:tcBorders>
              <w:bottom w:val="nil"/>
            </w:tcBorders>
          </w:tcPr>
          <w:p w14:paraId="634A6C5F" w14:textId="77777777" w:rsidR="005B4CB7" w:rsidRPr="00DE0B89" w:rsidRDefault="005B4CB7" w:rsidP="005B4CB7">
            <w:pPr>
              <w:pStyle w:val="TAH"/>
            </w:pPr>
            <w:r w:rsidRPr="00DE0B89">
              <w:t>TP</w:t>
            </w:r>
          </w:p>
        </w:tc>
        <w:tc>
          <w:tcPr>
            <w:tcW w:w="892" w:type="dxa"/>
            <w:tcBorders>
              <w:bottom w:val="nil"/>
            </w:tcBorders>
          </w:tcPr>
          <w:p w14:paraId="392C750B" w14:textId="77777777" w:rsidR="005B4CB7" w:rsidRPr="00DE0B89" w:rsidRDefault="005B4CB7" w:rsidP="005B4CB7">
            <w:pPr>
              <w:pStyle w:val="TAH"/>
            </w:pPr>
            <w:r w:rsidRPr="00DE0B89">
              <w:t>Verdict</w:t>
            </w:r>
          </w:p>
        </w:tc>
      </w:tr>
      <w:tr w:rsidR="005B4CB7" w:rsidRPr="00DE0B89" w14:paraId="5FB41B6B" w14:textId="77777777" w:rsidTr="005B4CB7">
        <w:tc>
          <w:tcPr>
            <w:tcW w:w="648" w:type="dxa"/>
            <w:tcBorders>
              <w:top w:val="nil"/>
            </w:tcBorders>
          </w:tcPr>
          <w:p w14:paraId="16ED2AEB" w14:textId="77777777" w:rsidR="005B4CB7" w:rsidRPr="00DE0B89" w:rsidRDefault="005B4CB7" w:rsidP="005B4CB7">
            <w:pPr>
              <w:pStyle w:val="TAH"/>
            </w:pPr>
          </w:p>
        </w:tc>
        <w:tc>
          <w:tcPr>
            <w:tcW w:w="3969" w:type="dxa"/>
            <w:tcBorders>
              <w:top w:val="nil"/>
            </w:tcBorders>
          </w:tcPr>
          <w:p w14:paraId="2394353E" w14:textId="77777777" w:rsidR="005B4CB7" w:rsidRPr="00DE0B89" w:rsidRDefault="005B4CB7" w:rsidP="005B4CB7">
            <w:pPr>
              <w:pStyle w:val="TAH"/>
            </w:pPr>
          </w:p>
        </w:tc>
        <w:tc>
          <w:tcPr>
            <w:tcW w:w="709" w:type="dxa"/>
          </w:tcPr>
          <w:p w14:paraId="07CB4406" w14:textId="77777777" w:rsidR="005B4CB7" w:rsidRPr="00DE0B89" w:rsidRDefault="005B4CB7" w:rsidP="005B4CB7">
            <w:pPr>
              <w:pStyle w:val="TAH"/>
            </w:pPr>
            <w:r w:rsidRPr="00DE0B89">
              <w:t>U - S</w:t>
            </w:r>
          </w:p>
        </w:tc>
        <w:tc>
          <w:tcPr>
            <w:tcW w:w="2977" w:type="dxa"/>
          </w:tcPr>
          <w:p w14:paraId="1BFD4C02" w14:textId="77777777" w:rsidR="005B4CB7" w:rsidRPr="00DE0B89" w:rsidRDefault="005B4CB7" w:rsidP="005B4CB7">
            <w:pPr>
              <w:pStyle w:val="TAH"/>
            </w:pPr>
            <w:r w:rsidRPr="00DE0B89">
              <w:t>Message</w:t>
            </w:r>
          </w:p>
        </w:tc>
        <w:tc>
          <w:tcPr>
            <w:tcW w:w="567" w:type="dxa"/>
            <w:tcBorders>
              <w:top w:val="nil"/>
            </w:tcBorders>
          </w:tcPr>
          <w:p w14:paraId="5F59BA8C" w14:textId="77777777" w:rsidR="005B4CB7" w:rsidRPr="00DE0B89" w:rsidRDefault="005B4CB7" w:rsidP="005B4CB7">
            <w:pPr>
              <w:pStyle w:val="TAH"/>
            </w:pPr>
          </w:p>
        </w:tc>
        <w:tc>
          <w:tcPr>
            <w:tcW w:w="892" w:type="dxa"/>
            <w:tcBorders>
              <w:top w:val="nil"/>
            </w:tcBorders>
          </w:tcPr>
          <w:p w14:paraId="10567430" w14:textId="77777777" w:rsidR="005B4CB7" w:rsidRPr="00DE0B89" w:rsidRDefault="005B4CB7" w:rsidP="005B4CB7">
            <w:pPr>
              <w:pStyle w:val="TAH"/>
            </w:pPr>
          </w:p>
        </w:tc>
      </w:tr>
      <w:tr w:rsidR="005B4CB7" w:rsidRPr="00DE0B89" w14:paraId="5C05F30B" w14:textId="77777777" w:rsidTr="005B4CB7">
        <w:tc>
          <w:tcPr>
            <w:tcW w:w="648" w:type="dxa"/>
          </w:tcPr>
          <w:p w14:paraId="1B8CCABD" w14:textId="77777777" w:rsidR="005B4CB7" w:rsidRPr="00DE0B89" w:rsidRDefault="005B4CB7" w:rsidP="005B4CB7">
            <w:pPr>
              <w:pStyle w:val="TAC"/>
              <w:rPr>
                <w:lang w:eastAsia="zh-CN"/>
              </w:rPr>
            </w:pPr>
            <w:r w:rsidRPr="00DE0B89">
              <w:rPr>
                <w:lang w:eastAsia="zh-CN"/>
              </w:rPr>
              <w:t>1</w:t>
            </w:r>
          </w:p>
        </w:tc>
        <w:tc>
          <w:tcPr>
            <w:tcW w:w="3969" w:type="dxa"/>
          </w:tcPr>
          <w:p w14:paraId="034A7999" w14:textId="77777777" w:rsidR="005B4CB7" w:rsidRPr="00DE0B89" w:rsidRDefault="005B4CB7" w:rsidP="005B4CB7">
            <w:pPr>
              <w:pStyle w:val="TAL"/>
            </w:pPr>
            <w:r w:rsidRPr="00DE0B89">
              <w:t>The SS transmits an NR</w:t>
            </w:r>
            <w:r w:rsidRPr="00DE0B89">
              <w:rPr>
                <w:i/>
              </w:rPr>
              <w:t xml:space="preserve"> RRCReconfiguration</w:t>
            </w:r>
            <w:r w:rsidRPr="00DE0B89">
              <w:t xml:space="preserve"> message to configure</w:t>
            </w:r>
            <w:r w:rsidRPr="00DE0B89">
              <w:rPr>
                <w:lang w:eastAsia="zh-CN"/>
              </w:rPr>
              <w:t xml:space="preserve"> parameters for</w:t>
            </w:r>
            <w:r w:rsidRPr="00DE0B89">
              <w:t xml:space="preserve"> BFR. Note 1.</w:t>
            </w:r>
          </w:p>
        </w:tc>
        <w:tc>
          <w:tcPr>
            <w:tcW w:w="709" w:type="dxa"/>
          </w:tcPr>
          <w:p w14:paraId="5B279A41" w14:textId="77777777" w:rsidR="005B4CB7" w:rsidRPr="00DE0B89" w:rsidRDefault="005B4CB7" w:rsidP="005B4CB7">
            <w:pPr>
              <w:pStyle w:val="TAC"/>
              <w:rPr>
                <w:lang w:eastAsia="zh-CN"/>
              </w:rPr>
            </w:pPr>
            <w:r w:rsidRPr="00DE0B89">
              <w:t>&lt;--</w:t>
            </w:r>
          </w:p>
        </w:tc>
        <w:tc>
          <w:tcPr>
            <w:tcW w:w="2977" w:type="dxa"/>
          </w:tcPr>
          <w:p w14:paraId="195587E2" w14:textId="77777777" w:rsidR="005B4CB7" w:rsidRPr="00DE0B89" w:rsidRDefault="005B4CB7" w:rsidP="005B4CB7">
            <w:pPr>
              <w:pStyle w:val="TAL"/>
              <w:rPr>
                <w:lang w:eastAsia="zh-CN"/>
              </w:rPr>
            </w:pPr>
            <w:r w:rsidRPr="00DE0B89">
              <w:t xml:space="preserve">NR RRC: </w:t>
            </w:r>
            <w:r w:rsidRPr="00DE0B89">
              <w:rPr>
                <w:i/>
              </w:rPr>
              <w:t>RRCReconfiguration</w:t>
            </w:r>
          </w:p>
        </w:tc>
        <w:tc>
          <w:tcPr>
            <w:tcW w:w="567" w:type="dxa"/>
          </w:tcPr>
          <w:p w14:paraId="014AB289" w14:textId="77777777" w:rsidR="005B4CB7" w:rsidRPr="00DE0B89" w:rsidRDefault="005B4CB7" w:rsidP="005B4CB7">
            <w:pPr>
              <w:pStyle w:val="TAC"/>
              <w:rPr>
                <w:lang w:eastAsia="zh-CN"/>
              </w:rPr>
            </w:pPr>
            <w:r w:rsidRPr="00DE0B89">
              <w:rPr>
                <w:lang w:eastAsia="zh-CN"/>
              </w:rPr>
              <w:t>-</w:t>
            </w:r>
          </w:p>
        </w:tc>
        <w:tc>
          <w:tcPr>
            <w:tcW w:w="892" w:type="dxa"/>
          </w:tcPr>
          <w:p w14:paraId="29AFE58C" w14:textId="77777777" w:rsidR="005B4CB7" w:rsidRPr="00DE0B89" w:rsidRDefault="005B4CB7" w:rsidP="005B4CB7">
            <w:pPr>
              <w:pStyle w:val="TAC"/>
              <w:rPr>
                <w:lang w:eastAsia="zh-CN"/>
              </w:rPr>
            </w:pPr>
            <w:r w:rsidRPr="00DE0B89">
              <w:rPr>
                <w:lang w:eastAsia="zh-CN"/>
              </w:rPr>
              <w:t>-</w:t>
            </w:r>
          </w:p>
        </w:tc>
      </w:tr>
      <w:tr w:rsidR="005B4CB7" w:rsidRPr="00DE0B89" w14:paraId="35960966" w14:textId="77777777" w:rsidTr="005B4CB7">
        <w:tc>
          <w:tcPr>
            <w:tcW w:w="648" w:type="dxa"/>
          </w:tcPr>
          <w:p w14:paraId="6B49C167" w14:textId="77777777" w:rsidR="005B4CB7" w:rsidRPr="00DE0B89" w:rsidRDefault="005B4CB7" w:rsidP="005B4CB7">
            <w:pPr>
              <w:pStyle w:val="TAC"/>
              <w:rPr>
                <w:lang w:eastAsia="zh-CN"/>
              </w:rPr>
            </w:pPr>
            <w:r w:rsidRPr="00DE0B89">
              <w:rPr>
                <w:lang w:eastAsia="zh-CN"/>
              </w:rPr>
              <w:t>2</w:t>
            </w:r>
          </w:p>
        </w:tc>
        <w:tc>
          <w:tcPr>
            <w:tcW w:w="3969" w:type="dxa"/>
          </w:tcPr>
          <w:p w14:paraId="078D6AD5" w14:textId="77777777" w:rsidR="005B4CB7" w:rsidRPr="00DE0B89" w:rsidRDefault="005B4CB7" w:rsidP="005B4CB7">
            <w:pPr>
              <w:pStyle w:val="TAL"/>
            </w:pPr>
            <w:r w:rsidRPr="00DE0B89">
              <w:rPr>
                <w:lang w:eastAsia="zh-CN"/>
              </w:rPr>
              <w:t xml:space="preserve">UE responses </w:t>
            </w:r>
            <w:r w:rsidRPr="00DE0B89">
              <w:t>NR</w:t>
            </w:r>
            <w:r w:rsidRPr="00DE0B89">
              <w:rPr>
                <w:i/>
              </w:rPr>
              <w:t xml:space="preserve"> RRCReconfigurationComplete</w:t>
            </w:r>
            <w:r w:rsidRPr="00DE0B89">
              <w:rPr>
                <w:lang w:eastAsia="zh-CN"/>
              </w:rPr>
              <w:t xml:space="preserve"> </w:t>
            </w:r>
            <w:r w:rsidRPr="00DE0B89">
              <w:t>message. Note 2.</w:t>
            </w:r>
          </w:p>
        </w:tc>
        <w:tc>
          <w:tcPr>
            <w:tcW w:w="709" w:type="dxa"/>
          </w:tcPr>
          <w:p w14:paraId="57481BC2" w14:textId="77777777" w:rsidR="005B4CB7" w:rsidRPr="00DE0B89" w:rsidRDefault="005B4CB7" w:rsidP="005B4CB7">
            <w:pPr>
              <w:pStyle w:val="TAC"/>
              <w:rPr>
                <w:lang w:eastAsia="zh-CN"/>
              </w:rPr>
            </w:pPr>
            <w:r w:rsidRPr="00DE0B89">
              <w:t>--&gt;</w:t>
            </w:r>
          </w:p>
        </w:tc>
        <w:tc>
          <w:tcPr>
            <w:tcW w:w="2977" w:type="dxa"/>
          </w:tcPr>
          <w:p w14:paraId="045DCC07" w14:textId="77777777" w:rsidR="005B4CB7" w:rsidRPr="00DE0B89" w:rsidRDefault="005B4CB7" w:rsidP="005B4CB7">
            <w:pPr>
              <w:pStyle w:val="TAL"/>
              <w:rPr>
                <w:lang w:eastAsia="zh-CN"/>
              </w:rPr>
            </w:pPr>
            <w:r w:rsidRPr="00DE0B89">
              <w:t>NR RRC:</w:t>
            </w:r>
            <w:r w:rsidRPr="00DE0B89">
              <w:rPr>
                <w:i/>
              </w:rPr>
              <w:t xml:space="preserve"> RRCReconfigurationComplete</w:t>
            </w:r>
          </w:p>
        </w:tc>
        <w:tc>
          <w:tcPr>
            <w:tcW w:w="567" w:type="dxa"/>
          </w:tcPr>
          <w:p w14:paraId="1D68E743" w14:textId="77777777" w:rsidR="005B4CB7" w:rsidRPr="00DE0B89" w:rsidRDefault="005B4CB7" w:rsidP="005B4CB7">
            <w:pPr>
              <w:pStyle w:val="TAC"/>
              <w:rPr>
                <w:lang w:eastAsia="zh-CN"/>
              </w:rPr>
            </w:pPr>
            <w:r w:rsidRPr="00DE0B89">
              <w:rPr>
                <w:lang w:eastAsia="zh-CN"/>
              </w:rPr>
              <w:t>-</w:t>
            </w:r>
          </w:p>
        </w:tc>
        <w:tc>
          <w:tcPr>
            <w:tcW w:w="892" w:type="dxa"/>
          </w:tcPr>
          <w:p w14:paraId="5C7CAA17" w14:textId="77777777" w:rsidR="005B4CB7" w:rsidRPr="00DE0B89" w:rsidRDefault="005B4CB7" w:rsidP="005B4CB7">
            <w:pPr>
              <w:pStyle w:val="TAC"/>
              <w:rPr>
                <w:lang w:eastAsia="zh-CN"/>
              </w:rPr>
            </w:pPr>
            <w:r w:rsidRPr="00DE0B89">
              <w:rPr>
                <w:lang w:eastAsia="zh-CN"/>
              </w:rPr>
              <w:t>-</w:t>
            </w:r>
          </w:p>
        </w:tc>
      </w:tr>
      <w:tr w:rsidR="005B4CB7" w:rsidRPr="00DE0B89" w14:paraId="64B58A6D" w14:textId="77777777" w:rsidTr="005B4CB7">
        <w:tc>
          <w:tcPr>
            <w:tcW w:w="648" w:type="dxa"/>
          </w:tcPr>
          <w:p w14:paraId="57F36E1D" w14:textId="77777777" w:rsidR="005B4CB7" w:rsidRPr="00DE0B89" w:rsidRDefault="005B4CB7" w:rsidP="005B4CB7">
            <w:pPr>
              <w:pStyle w:val="TAC"/>
              <w:rPr>
                <w:lang w:eastAsia="zh-CN"/>
              </w:rPr>
            </w:pPr>
            <w:r w:rsidRPr="00DE0B89">
              <w:rPr>
                <w:lang w:eastAsia="zh-CN"/>
              </w:rPr>
              <w:t>3</w:t>
            </w:r>
          </w:p>
        </w:tc>
        <w:tc>
          <w:tcPr>
            <w:tcW w:w="3969" w:type="dxa"/>
          </w:tcPr>
          <w:p w14:paraId="30D42321" w14:textId="77777777" w:rsidR="005B4CB7" w:rsidRPr="00DE0B89" w:rsidRDefault="005B4CB7" w:rsidP="005B4CB7">
            <w:pPr>
              <w:pStyle w:val="TAL"/>
            </w:pPr>
            <w:r w:rsidRPr="00DE0B89">
              <w:t>The SS changes NR Cell 1 power level according to the row "T1" in table 7.1.1.1.</w:t>
            </w:r>
            <w:r w:rsidRPr="00DE0B89">
              <w:rPr>
                <w:lang w:eastAsia="zh-CN"/>
              </w:rPr>
              <w:t>4</w:t>
            </w:r>
            <w:r w:rsidRPr="00DE0B89">
              <w:t>.3.2-1/1A.</w:t>
            </w:r>
          </w:p>
        </w:tc>
        <w:tc>
          <w:tcPr>
            <w:tcW w:w="709" w:type="dxa"/>
          </w:tcPr>
          <w:p w14:paraId="55548599" w14:textId="77777777" w:rsidR="005B4CB7" w:rsidRPr="00DE0B89" w:rsidRDefault="005B4CB7" w:rsidP="005B4CB7">
            <w:pPr>
              <w:pStyle w:val="TAC"/>
              <w:rPr>
                <w:lang w:eastAsia="zh-CN"/>
              </w:rPr>
            </w:pPr>
            <w:r w:rsidRPr="00DE0B89">
              <w:rPr>
                <w:lang w:eastAsia="zh-CN"/>
              </w:rPr>
              <w:t>-</w:t>
            </w:r>
          </w:p>
        </w:tc>
        <w:tc>
          <w:tcPr>
            <w:tcW w:w="2977" w:type="dxa"/>
          </w:tcPr>
          <w:p w14:paraId="26962BE7" w14:textId="77777777" w:rsidR="005B4CB7" w:rsidRPr="00DE0B89" w:rsidRDefault="005B4CB7" w:rsidP="005B4CB7">
            <w:pPr>
              <w:pStyle w:val="TAL"/>
              <w:rPr>
                <w:lang w:eastAsia="zh-CN"/>
              </w:rPr>
            </w:pPr>
            <w:r w:rsidRPr="00DE0B89">
              <w:rPr>
                <w:lang w:eastAsia="zh-CN"/>
              </w:rPr>
              <w:t>-</w:t>
            </w:r>
          </w:p>
        </w:tc>
        <w:tc>
          <w:tcPr>
            <w:tcW w:w="567" w:type="dxa"/>
          </w:tcPr>
          <w:p w14:paraId="6A1F1747" w14:textId="77777777" w:rsidR="005B4CB7" w:rsidRPr="00DE0B89" w:rsidRDefault="005B4CB7" w:rsidP="005B4CB7">
            <w:pPr>
              <w:pStyle w:val="TAC"/>
              <w:rPr>
                <w:lang w:eastAsia="zh-CN"/>
              </w:rPr>
            </w:pPr>
            <w:r w:rsidRPr="00DE0B89">
              <w:rPr>
                <w:lang w:eastAsia="zh-CN"/>
              </w:rPr>
              <w:t>-</w:t>
            </w:r>
          </w:p>
        </w:tc>
        <w:tc>
          <w:tcPr>
            <w:tcW w:w="892" w:type="dxa"/>
          </w:tcPr>
          <w:p w14:paraId="45CD013E" w14:textId="77777777" w:rsidR="005B4CB7" w:rsidRPr="00DE0B89" w:rsidRDefault="005B4CB7" w:rsidP="005B4CB7">
            <w:pPr>
              <w:pStyle w:val="TAC"/>
              <w:rPr>
                <w:lang w:eastAsia="zh-CN"/>
              </w:rPr>
            </w:pPr>
            <w:r w:rsidRPr="00DE0B89">
              <w:rPr>
                <w:lang w:eastAsia="zh-CN"/>
              </w:rPr>
              <w:t>-</w:t>
            </w:r>
          </w:p>
        </w:tc>
      </w:tr>
      <w:tr w:rsidR="005B4CB7" w:rsidRPr="00DE0B89" w14:paraId="2DA838BB" w14:textId="77777777" w:rsidTr="005B4CB7">
        <w:tc>
          <w:tcPr>
            <w:tcW w:w="648" w:type="dxa"/>
          </w:tcPr>
          <w:p w14:paraId="238C6ED0" w14:textId="77777777" w:rsidR="005B4CB7" w:rsidRPr="00DE0B89" w:rsidRDefault="005B4CB7" w:rsidP="005B4CB7">
            <w:pPr>
              <w:pStyle w:val="TAC"/>
              <w:rPr>
                <w:lang w:eastAsia="zh-CN"/>
              </w:rPr>
            </w:pPr>
            <w:r w:rsidRPr="00DE0B89">
              <w:rPr>
                <w:lang w:eastAsia="zh-CN"/>
              </w:rPr>
              <w:t>4</w:t>
            </w:r>
          </w:p>
        </w:tc>
        <w:tc>
          <w:tcPr>
            <w:tcW w:w="3969" w:type="dxa"/>
          </w:tcPr>
          <w:p w14:paraId="5D83D4AA" w14:textId="77777777" w:rsidR="005B4CB7" w:rsidRPr="00DE0B89" w:rsidRDefault="005B4CB7" w:rsidP="005B4CB7">
            <w:pPr>
              <w:pStyle w:val="TAL"/>
            </w:pPr>
            <w:r w:rsidRPr="00DE0B89">
              <w:t xml:space="preserve">Check: Does the UE transmit a preamble on PRACH </w:t>
            </w:r>
            <w:r w:rsidRPr="00DE0B89">
              <w:rPr>
                <w:lang w:eastAsia="zh-CN"/>
              </w:rPr>
              <w:t xml:space="preserve">for the </w:t>
            </w:r>
            <w:r w:rsidRPr="00DE0B89">
              <w:t>non-contention free Random Access Procedure on NR Cell 1 Beam index #1?</w:t>
            </w:r>
          </w:p>
        </w:tc>
        <w:tc>
          <w:tcPr>
            <w:tcW w:w="709" w:type="dxa"/>
          </w:tcPr>
          <w:p w14:paraId="258252F4" w14:textId="77777777" w:rsidR="005B4CB7" w:rsidRPr="00DE0B89" w:rsidRDefault="005B4CB7" w:rsidP="005B4CB7">
            <w:pPr>
              <w:pStyle w:val="TAC"/>
            </w:pPr>
            <w:r w:rsidRPr="00DE0B89">
              <w:t>--&gt;</w:t>
            </w:r>
          </w:p>
        </w:tc>
        <w:tc>
          <w:tcPr>
            <w:tcW w:w="2977" w:type="dxa"/>
          </w:tcPr>
          <w:p w14:paraId="13B52246" w14:textId="77777777" w:rsidR="005B4CB7" w:rsidRPr="00DE0B89" w:rsidRDefault="005B4CB7" w:rsidP="005B4CB7">
            <w:pPr>
              <w:pStyle w:val="TAL"/>
            </w:pPr>
            <w:r w:rsidRPr="00DE0B89">
              <w:t>PRACH Preamble</w:t>
            </w:r>
          </w:p>
        </w:tc>
        <w:tc>
          <w:tcPr>
            <w:tcW w:w="567" w:type="dxa"/>
          </w:tcPr>
          <w:p w14:paraId="26F0A3C9" w14:textId="77777777" w:rsidR="005B4CB7" w:rsidRPr="00DE0B89" w:rsidRDefault="005B4CB7" w:rsidP="005B4CB7">
            <w:pPr>
              <w:pStyle w:val="TAC"/>
            </w:pPr>
            <w:r w:rsidRPr="00DE0B89">
              <w:rPr>
                <w:lang w:eastAsia="zh-CN"/>
              </w:rPr>
              <w:t>1</w:t>
            </w:r>
          </w:p>
        </w:tc>
        <w:tc>
          <w:tcPr>
            <w:tcW w:w="892" w:type="dxa"/>
          </w:tcPr>
          <w:p w14:paraId="78C80D04" w14:textId="77777777" w:rsidR="005B4CB7" w:rsidRPr="00DE0B89" w:rsidRDefault="005B4CB7" w:rsidP="005B4CB7">
            <w:pPr>
              <w:pStyle w:val="TAC"/>
              <w:rPr>
                <w:lang w:eastAsia="zh-CN"/>
              </w:rPr>
            </w:pPr>
            <w:r w:rsidRPr="00DE0B89">
              <w:rPr>
                <w:lang w:eastAsia="zh-CN"/>
              </w:rPr>
              <w:t>P</w:t>
            </w:r>
          </w:p>
        </w:tc>
      </w:tr>
      <w:tr w:rsidR="005B4CB7" w:rsidRPr="00DE0B89" w14:paraId="4E25D5F2" w14:textId="77777777" w:rsidTr="005B4CB7">
        <w:tc>
          <w:tcPr>
            <w:tcW w:w="648" w:type="dxa"/>
          </w:tcPr>
          <w:p w14:paraId="29953587" w14:textId="77777777" w:rsidR="005B4CB7" w:rsidRPr="00DE0B89" w:rsidRDefault="005B4CB7" w:rsidP="005B4CB7">
            <w:pPr>
              <w:pStyle w:val="TAC"/>
              <w:rPr>
                <w:lang w:eastAsia="zh-CN"/>
              </w:rPr>
            </w:pPr>
            <w:r w:rsidRPr="00DE0B89">
              <w:rPr>
                <w:lang w:eastAsia="zh-CN"/>
              </w:rPr>
              <w:t>5</w:t>
            </w:r>
          </w:p>
        </w:tc>
        <w:tc>
          <w:tcPr>
            <w:tcW w:w="3969" w:type="dxa"/>
          </w:tcPr>
          <w:p w14:paraId="5C333C7B" w14:textId="77777777" w:rsidR="005B4CB7" w:rsidRPr="00DE0B89" w:rsidRDefault="005B4CB7" w:rsidP="005B4CB7">
            <w:pPr>
              <w:pStyle w:val="TAL"/>
            </w:pPr>
            <w:r w:rsidRPr="00DE0B89">
              <w:t xml:space="preserve">The SS transmits a MAC PDU addressed to UE </w:t>
            </w:r>
            <w:r w:rsidRPr="00DE0B89">
              <w:rPr>
                <w:lang w:eastAsia="zh-CN"/>
              </w:rPr>
              <w:t>RA</w:t>
            </w:r>
            <w:r w:rsidRPr="00DE0B89">
              <w:t>-RNTI, containing multiple RAR’s and one of the MAC sub headers contains a matching RAPID on NR Cell 1.</w:t>
            </w:r>
          </w:p>
        </w:tc>
        <w:tc>
          <w:tcPr>
            <w:tcW w:w="709" w:type="dxa"/>
          </w:tcPr>
          <w:p w14:paraId="34A41C9E" w14:textId="77777777" w:rsidR="005B4CB7" w:rsidRPr="00DE0B89" w:rsidRDefault="005B4CB7" w:rsidP="005B4CB7">
            <w:pPr>
              <w:pStyle w:val="TAC"/>
            </w:pPr>
            <w:r w:rsidRPr="00DE0B89">
              <w:t>&lt;--</w:t>
            </w:r>
          </w:p>
        </w:tc>
        <w:tc>
          <w:tcPr>
            <w:tcW w:w="2977" w:type="dxa"/>
          </w:tcPr>
          <w:p w14:paraId="16EA9C63" w14:textId="77777777" w:rsidR="005B4CB7" w:rsidRPr="00DE0B89" w:rsidRDefault="005B4CB7" w:rsidP="005B4CB7">
            <w:pPr>
              <w:pStyle w:val="TAL"/>
            </w:pPr>
            <w:r w:rsidRPr="00DE0B89">
              <w:t>Random Access Response</w:t>
            </w:r>
          </w:p>
        </w:tc>
        <w:tc>
          <w:tcPr>
            <w:tcW w:w="567" w:type="dxa"/>
          </w:tcPr>
          <w:p w14:paraId="417E4447" w14:textId="77777777" w:rsidR="005B4CB7" w:rsidRPr="00DE0B89" w:rsidRDefault="005B4CB7" w:rsidP="005B4CB7">
            <w:pPr>
              <w:pStyle w:val="TAC"/>
              <w:rPr>
                <w:lang w:eastAsia="zh-CN"/>
              </w:rPr>
            </w:pPr>
            <w:r w:rsidRPr="00DE0B89">
              <w:rPr>
                <w:lang w:eastAsia="zh-CN"/>
              </w:rPr>
              <w:t>-</w:t>
            </w:r>
          </w:p>
        </w:tc>
        <w:tc>
          <w:tcPr>
            <w:tcW w:w="892" w:type="dxa"/>
          </w:tcPr>
          <w:p w14:paraId="240E281E" w14:textId="77777777" w:rsidR="005B4CB7" w:rsidRPr="00DE0B89" w:rsidRDefault="005B4CB7" w:rsidP="005B4CB7">
            <w:pPr>
              <w:pStyle w:val="TAC"/>
              <w:rPr>
                <w:lang w:eastAsia="zh-CN"/>
              </w:rPr>
            </w:pPr>
            <w:r w:rsidRPr="00DE0B89">
              <w:rPr>
                <w:lang w:eastAsia="zh-CN"/>
              </w:rPr>
              <w:t>-</w:t>
            </w:r>
          </w:p>
        </w:tc>
      </w:tr>
      <w:tr w:rsidR="005B4CB7" w:rsidRPr="00DE0B89" w14:paraId="5E14AAFB" w14:textId="77777777" w:rsidTr="005B4CB7">
        <w:tc>
          <w:tcPr>
            <w:tcW w:w="648" w:type="dxa"/>
          </w:tcPr>
          <w:p w14:paraId="1C8D96F5" w14:textId="77777777" w:rsidR="005B4CB7" w:rsidRPr="00DE0B89" w:rsidRDefault="005B4CB7" w:rsidP="005B4CB7">
            <w:pPr>
              <w:pStyle w:val="TAC"/>
              <w:rPr>
                <w:lang w:eastAsia="zh-CN"/>
              </w:rPr>
            </w:pPr>
            <w:r w:rsidRPr="00DE0B89">
              <w:rPr>
                <w:lang w:eastAsia="zh-CN"/>
              </w:rPr>
              <w:t>6</w:t>
            </w:r>
          </w:p>
        </w:tc>
        <w:tc>
          <w:tcPr>
            <w:tcW w:w="3969" w:type="dxa"/>
          </w:tcPr>
          <w:p w14:paraId="7EE4FA02" w14:textId="77777777" w:rsidR="005B4CB7" w:rsidRPr="00DE0B89" w:rsidRDefault="005B4CB7" w:rsidP="005B4CB7">
            <w:pPr>
              <w:pStyle w:val="TAL"/>
            </w:pPr>
            <w:r w:rsidRPr="00DE0B89">
              <w:t>UE sends a msg3 using the grant associated to the Random Access Response received in Step 5 on NR Cell 1.</w:t>
            </w:r>
          </w:p>
        </w:tc>
        <w:tc>
          <w:tcPr>
            <w:tcW w:w="709" w:type="dxa"/>
          </w:tcPr>
          <w:p w14:paraId="31582A18" w14:textId="77777777" w:rsidR="005B4CB7" w:rsidRPr="00DE0B89" w:rsidRDefault="005B4CB7" w:rsidP="005B4CB7">
            <w:pPr>
              <w:pStyle w:val="TAC"/>
            </w:pPr>
            <w:r w:rsidRPr="00DE0B89">
              <w:t>--&gt;</w:t>
            </w:r>
          </w:p>
        </w:tc>
        <w:tc>
          <w:tcPr>
            <w:tcW w:w="2977" w:type="dxa"/>
          </w:tcPr>
          <w:p w14:paraId="1E53AEDE" w14:textId="77777777" w:rsidR="005B4CB7" w:rsidRPr="00DE0B89" w:rsidRDefault="005B4CB7" w:rsidP="005B4CB7">
            <w:pPr>
              <w:pStyle w:val="TAL"/>
            </w:pPr>
            <w:r w:rsidRPr="00DE0B89">
              <w:t>msg3 (C-RNTI MAC CONTROL ELEMENT)</w:t>
            </w:r>
          </w:p>
        </w:tc>
        <w:tc>
          <w:tcPr>
            <w:tcW w:w="567" w:type="dxa"/>
          </w:tcPr>
          <w:p w14:paraId="0B682D74" w14:textId="77777777" w:rsidR="005B4CB7" w:rsidRPr="00DE0B89" w:rsidRDefault="005B4CB7" w:rsidP="005B4CB7">
            <w:pPr>
              <w:pStyle w:val="TAC"/>
              <w:rPr>
                <w:lang w:eastAsia="zh-CN"/>
              </w:rPr>
            </w:pPr>
            <w:r w:rsidRPr="00DE0B89">
              <w:rPr>
                <w:lang w:eastAsia="zh-CN"/>
              </w:rPr>
              <w:t>-</w:t>
            </w:r>
          </w:p>
        </w:tc>
        <w:tc>
          <w:tcPr>
            <w:tcW w:w="892" w:type="dxa"/>
          </w:tcPr>
          <w:p w14:paraId="36A47476" w14:textId="77777777" w:rsidR="005B4CB7" w:rsidRPr="00DE0B89" w:rsidRDefault="005B4CB7" w:rsidP="005B4CB7">
            <w:pPr>
              <w:pStyle w:val="TAC"/>
              <w:rPr>
                <w:lang w:eastAsia="zh-CN"/>
              </w:rPr>
            </w:pPr>
            <w:r w:rsidRPr="00DE0B89">
              <w:rPr>
                <w:lang w:eastAsia="zh-CN"/>
              </w:rPr>
              <w:t>-</w:t>
            </w:r>
          </w:p>
        </w:tc>
      </w:tr>
      <w:tr w:rsidR="005B4CB7" w:rsidRPr="00DE0B89" w14:paraId="0F51FA4E" w14:textId="77777777" w:rsidTr="005B4CB7">
        <w:trPr>
          <w:trHeight w:val="530"/>
        </w:trPr>
        <w:tc>
          <w:tcPr>
            <w:tcW w:w="648" w:type="dxa"/>
          </w:tcPr>
          <w:p w14:paraId="59F05066" w14:textId="77777777" w:rsidR="005B4CB7" w:rsidRPr="00DE0B89" w:rsidRDefault="005B4CB7" w:rsidP="005B4CB7">
            <w:pPr>
              <w:pStyle w:val="TAC"/>
              <w:rPr>
                <w:lang w:eastAsia="zh-CN"/>
              </w:rPr>
            </w:pPr>
            <w:r w:rsidRPr="00DE0B89">
              <w:rPr>
                <w:lang w:eastAsia="zh-CN"/>
              </w:rPr>
              <w:t>7</w:t>
            </w:r>
          </w:p>
        </w:tc>
        <w:tc>
          <w:tcPr>
            <w:tcW w:w="3969" w:type="dxa"/>
          </w:tcPr>
          <w:p w14:paraId="73494480" w14:textId="77777777" w:rsidR="005B4CB7" w:rsidRPr="00DE0B89" w:rsidRDefault="005B4CB7" w:rsidP="005B4CB7">
            <w:pPr>
              <w:pStyle w:val="TAL"/>
            </w:pPr>
            <w:r w:rsidRPr="00DE0B89">
              <w:t>SS schedules PDCCH transmission for UE C</w:t>
            </w:r>
            <w:r w:rsidRPr="00DE0B89">
              <w:rPr>
                <w:lang w:eastAsia="zh-CN"/>
              </w:rPr>
              <w:t>-</w:t>
            </w:r>
            <w:r w:rsidRPr="00DE0B89">
              <w:t>RNTI.</w:t>
            </w:r>
          </w:p>
        </w:tc>
        <w:tc>
          <w:tcPr>
            <w:tcW w:w="709" w:type="dxa"/>
          </w:tcPr>
          <w:p w14:paraId="5CD5CE78" w14:textId="77777777" w:rsidR="005B4CB7" w:rsidRPr="00DE0B89" w:rsidRDefault="005B4CB7" w:rsidP="005B4CB7">
            <w:pPr>
              <w:pStyle w:val="TAC"/>
            </w:pPr>
            <w:r w:rsidRPr="00DE0B89">
              <w:t>&lt;--</w:t>
            </w:r>
          </w:p>
        </w:tc>
        <w:tc>
          <w:tcPr>
            <w:tcW w:w="2977" w:type="dxa"/>
          </w:tcPr>
          <w:p w14:paraId="115EC80F" w14:textId="77777777" w:rsidR="005B4CB7" w:rsidRPr="00DE0B89" w:rsidRDefault="005B4CB7" w:rsidP="005B4CB7">
            <w:pPr>
              <w:pStyle w:val="TAL"/>
            </w:pPr>
            <w:r w:rsidRPr="00DE0B89">
              <w:t>Contention Resolution</w:t>
            </w:r>
          </w:p>
        </w:tc>
        <w:tc>
          <w:tcPr>
            <w:tcW w:w="567" w:type="dxa"/>
          </w:tcPr>
          <w:p w14:paraId="7C2DA197" w14:textId="77777777" w:rsidR="005B4CB7" w:rsidRPr="00DE0B89" w:rsidRDefault="005B4CB7" w:rsidP="005B4CB7">
            <w:pPr>
              <w:pStyle w:val="TAC"/>
              <w:rPr>
                <w:lang w:eastAsia="zh-CN"/>
              </w:rPr>
            </w:pPr>
            <w:r w:rsidRPr="00DE0B89">
              <w:rPr>
                <w:lang w:eastAsia="zh-CN"/>
              </w:rPr>
              <w:t>-</w:t>
            </w:r>
          </w:p>
        </w:tc>
        <w:tc>
          <w:tcPr>
            <w:tcW w:w="892" w:type="dxa"/>
          </w:tcPr>
          <w:p w14:paraId="7D9D1C42" w14:textId="77777777" w:rsidR="005B4CB7" w:rsidRPr="00DE0B89" w:rsidRDefault="005B4CB7" w:rsidP="005B4CB7">
            <w:pPr>
              <w:pStyle w:val="TAC"/>
              <w:rPr>
                <w:lang w:eastAsia="zh-CN"/>
              </w:rPr>
            </w:pPr>
            <w:r w:rsidRPr="00DE0B89">
              <w:rPr>
                <w:lang w:eastAsia="zh-CN"/>
              </w:rPr>
              <w:t>-</w:t>
            </w:r>
          </w:p>
        </w:tc>
      </w:tr>
      <w:tr w:rsidR="006121F7" w:rsidRPr="00DE0B89" w14:paraId="1FEFA4A8" w14:textId="77777777" w:rsidTr="005B4CB7">
        <w:trPr>
          <w:trHeight w:val="530"/>
          <w:ins w:id="6" w:author="Zhaoya" w:date="2024-04-28T17:58:00Z"/>
        </w:trPr>
        <w:tc>
          <w:tcPr>
            <w:tcW w:w="648" w:type="dxa"/>
          </w:tcPr>
          <w:p w14:paraId="297198A0" w14:textId="05E28AC0" w:rsidR="006121F7" w:rsidRPr="00DE0B89" w:rsidRDefault="006121F7" w:rsidP="006121F7">
            <w:pPr>
              <w:pStyle w:val="TAC"/>
              <w:rPr>
                <w:ins w:id="7" w:author="Zhaoya" w:date="2024-04-28T17:58:00Z"/>
                <w:lang w:eastAsia="zh-CN"/>
              </w:rPr>
            </w:pPr>
            <w:ins w:id="8" w:author="Zhaoya" w:date="2024-04-28T17:58:00Z">
              <w:r w:rsidRPr="00DE0B89">
                <w:rPr>
                  <w:lang w:eastAsia="zh-CN"/>
                </w:rPr>
                <w:t>-</w:t>
              </w:r>
            </w:ins>
          </w:p>
        </w:tc>
        <w:tc>
          <w:tcPr>
            <w:tcW w:w="3969" w:type="dxa"/>
          </w:tcPr>
          <w:p w14:paraId="05F8F7F6" w14:textId="75EEC695" w:rsidR="006121F7" w:rsidRPr="00DE0B89" w:rsidRDefault="006121F7" w:rsidP="006121F7">
            <w:pPr>
              <w:pStyle w:val="TAL"/>
              <w:rPr>
                <w:ins w:id="9" w:author="Zhaoya" w:date="2024-04-28T17:58:00Z"/>
              </w:rPr>
            </w:pPr>
            <w:ins w:id="10" w:author="Zhaoya" w:date="2024-04-28T17:58:00Z">
              <w:r w:rsidRPr="00DE0B89">
                <w:t xml:space="preserve">EXCEPTION: Steps </w:t>
              </w:r>
            </w:ins>
            <w:ins w:id="11" w:author="Zhaoya" w:date="2024-04-28T17:59:00Z">
              <w:r>
                <w:t>8</w:t>
              </w:r>
            </w:ins>
            <w:ins w:id="12" w:author="Zhaoya" w:date="2024-04-28T17:58:00Z">
              <w:r w:rsidRPr="00DE0B89">
                <w:t xml:space="preserve"> to </w:t>
              </w:r>
            </w:ins>
            <w:ins w:id="13" w:author="Zhaoya" w:date="2024-04-28T17:59:00Z">
              <w:r>
                <w:t>16</w:t>
              </w:r>
            </w:ins>
            <w:ins w:id="14" w:author="Zhaoya" w:date="2024-04-28T17:58:00Z">
              <w:r w:rsidRPr="00DE0B89">
                <w:t xml:space="preserve"> describe behaviour that depends on the UE capability.</w:t>
              </w:r>
            </w:ins>
          </w:p>
        </w:tc>
        <w:tc>
          <w:tcPr>
            <w:tcW w:w="709" w:type="dxa"/>
          </w:tcPr>
          <w:p w14:paraId="3B4D56EF" w14:textId="743364E1" w:rsidR="006121F7" w:rsidRPr="00DE0B89" w:rsidRDefault="006121F7" w:rsidP="006121F7">
            <w:pPr>
              <w:pStyle w:val="TAC"/>
              <w:rPr>
                <w:ins w:id="15" w:author="Zhaoya" w:date="2024-04-28T17:58:00Z"/>
              </w:rPr>
            </w:pPr>
            <w:ins w:id="16" w:author="Zhaoya" w:date="2024-04-28T17:58:00Z">
              <w:r w:rsidRPr="00DE0B89">
                <w:rPr>
                  <w:lang w:eastAsia="zh-CN"/>
                </w:rPr>
                <w:t>-</w:t>
              </w:r>
            </w:ins>
          </w:p>
        </w:tc>
        <w:tc>
          <w:tcPr>
            <w:tcW w:w="2977" w:type="dxa"/>
          </w:tcPr>
          <w:p w14:paraId="210CDC01" w14:textId="72B20798" w:rsidR="006121F7" w:rsidRPr="00DE0B89" w:rsidRDefault="006121F7" w:rsidP="006121F7">
            <w:pPr>
              <w:pStyle w:val="TAL"/>
              <w:rPr>
                <w:ins w:id="17" w:author="Zhaoya" w:date="2024-04-28T17:58:00Z"/>
              </w:rPr>
            </w:pPr>
            <w:ins w:id="18" w:author="Zhaoya" w:date="2024-04-28T17:58:00Z">
              <w:r w:rsidRPr="00DE0B89">
                <w:rPr>
                  <w:lang w:eastAsia="zh-CN"/>
                </w:rPr>
                <w:t>-</w:t>
              </w:r>
            </w:ins>
          </w:p>
        </w:tc>
        <w:tc>
          <w:tcPr>
            <w:tcW w:w="567" w:type="dxa"/>
          </w:tcPr>
          <w:p w14:paraId="0560C94A" w14:textId="32DA35CD" w:rsidR="006121F7" w:rsidRPr="00DE0B89" w:rsidRDefault="006121F7" w:rsidP="006121F7">
            <w:pPr>
              <w:pStyle w:val="TAC"/>
              <w:rPr>
                <w:ins w:id="19" w:author="Zhaoya" w:date="2024-04-28T17:58:00Z"/>
                <w:lang w:eastAsia="zh-CN"/>
              </w:rPr>
            </w:pPr>
            <w:ins w:id="20" w:author="Zhaoya" w:date="2024-04-28T17:58:00Z">
              <w:r w:rsidRPr="00DE0B89">
                <w:rPr>
                  <w:lang w:eastAsia="zh-CN"/>
                </w:rPr>
                <w:t>-</w:t>
              </w:r>
            </w:ins>
          </w:p>
        </w:tc>
        <w:tc>
          <w:tcPr>
            <w:tcW w:w="892" w:type="dxa"/>
          </w:tcPr>
          <w:p w14:paraId="6D16D4D3" w14:textId="784EBC61" w:rsidR="006121F7" w:rsidRPr="00DE0B89" w:rsidRDefault="006121F7" w:rsidP="006121F7">
            <w:pPr>
              <w:pStyle w:val="TAC"/>
              <w:rPr>
                <w:ins w:id="21" w:author="Zhaoya" w:date="2024-04-28T17:58:00Z"/>
                <w:lang w:eastAsia="zh-CN"/>
              </w:rPr>
            </w:pPr>
            <w:ins w:id="22" w:author="Zhaoya" w:date="2024-04-28T17:58:00Z">
              <w:r w:rsidRPr="00DE0B89">
                <w:rPr>
                  <w:lang w:eastAsia="zh-CN"/>
                </w:rPr>
                <w:t>-</w:t>
              </w:r>
            </w:ins>
          </w:p>
        </w:tc>
      </w:tr>
      <w:tr w:rsidR="006121F7" w:rsidRPr="00DE0B89" w14:paraId="40DD35F0" w14:textId="77777777" w:rsidTr="005B4CB7">
        <w:tc>
          <w:tcPr>
            <w:tcW w:w="648" w:type="dxa"/>
          </w:tcPr>
          <w:p w14:paraId="56FC2C38" w14:textId="77777777" w:rsidR="006121F7" w:rsidRPr="00DE0B89" w:rsidRDefault="006121F7" w:rsidP="006121F7">
            <w:pPr>
              <w:pStyle w:val="TAC"/>
              <w:rPr>
                <w:lang w:eastAsia="zh-CN"/>
              </w:rPr>
            </w:pPr>
            <w:r w:rsidRPr="00DE0B89">
              <w:rPr>
                <w:lang w:eastAsia="zh-CN"/>
              </w:rPr>
              <w:t>8</w:t>
            </w:r>
          </w:p>
        </w:tc>
        <w:tc>
          <w:tcPr>
            <w:tcW w:w="3969" w:type="dxa"/>
          </w:tcPr>
          <w:p w14:paraId="23394ECA" w14:textId="1621CB16" w:rsidR="006121F7" w:rsidRPr="00DE0B89" w:rsidRDefault="006121F7" w:rsidP="006121F7">
            <w:pPr>
              <w:pStyle w:val="TAL"/>
              <w:rPr>
                <w:lang w:eastAsia="zh-CN"/>
              </w:rPr>
            </w:pPr>
            <w:ins w:id="23" w:author="Zhaoya" w:date="2024-04-28T17:59:00Z">
              <w:r w:rsidRPr="00DE0B89">
                <w:t>IF</w:t>
              </w:r>
              <w:r w:rsidRPr="005B00C6">
                <w:t xml:space="preserve"> pc_maxNumberCSI_RS_BFD</w:t>
              </w:r>
              <w:r>
                <w:t xml:space="preserve"> AND </w:t>
              </w:r>
              <w:r w:rsidRPr="005B00C6">
                <w:t>pc_maxNumberCSI_RS_SSB_CBD</w:t>
              </w:r>
              <w:r w:rsidRPr="00DE0B89">
                <w:t xml:space="preserve"> THEN </w:t>
              </w:r>
            </w:ins>
            <w:del w:id="24" w:author="Zhaoya" w:date="2024-04-28T17:59:00Z">
              <w:r w:rsidRPr="00DE0B89" w:rsidDel="006121F7">
                <w:delText xml:space="preserve">The </w:delText>
              </w:r>
            </w:del>
            <w:ins w:id="25" w:author="Zhaoya" w:date="2024-04-28T17:59:00Z">
              <w:r>
                <w:t>t</w:t>
              </w:r>
              <w:r w:rsidRPr="00DE0B89">
                <w:t xml:space="preserve">he </w:t>
              </w:r>
            </w:ins>
            <w:r w:rsidRPr="00DE0B89">
              <w:t>SS transmits an NR</w:t>
            </w:r>
            <w:r w:rsidRPr="00DE0B89">
              <w:rPr>
                <w:i/>
              </w:rPr>
              <w:t xml:space="preserve"> RRCReconfiguration</w:t>
            </w:r>
            <w:r w:rsidRPr="00DE0B89">
              <w:t xml:space="preserve"> to establish random access resources for BFR associated with SS blocks</w:t>
            </w:r>
            <w:r w:rsidRPr="00DE0B89">
              <w:rPr>
                <w:lang w:eastAsia="zh-CN"/>
              </w:rPr>
              <w:t xml:space="preserve"> </w:t>
            </w:r>
            <w:r w:rsidRPr="00DE0B89">
              <w:t>explicitly. Note 1.</w:t>
            </w:r>
          </w:p>
        </w:tc>
        <w:tc>
          <w:tcPr>
            <w:tcW w:w="709" w:type="dxa"/>
          </w:tcPr>
          <w:p w14:paraId="68906B2E" w14:textId="77777777" w:rsidR="006121F7" w:rsidRPr="00DE0B89" w:rsidRDefault="006121F7" w:rsidP="006121F7">
            <w:pPr>
              <w:pStyle w:val="TAC"/>
            </w:pPr>
            <w:r w:rsidRPr="00DE0B89">
              <w:t>&lt;--</w:t>
            </w:r>
          </w:p>
        </w:tc>
        <w:tc>
          <w:tcPr>
            <w:tcW w:w="2977" w:type="dxa"/>
          </w:tcPr>
          <w:p w14:paraId="076CAEB6" w14:textId="77777777" w:rsidR="006121F7" w:rsidRPr="00DE0B89" w:rsidRDefault="006121F7" w:rsidP="006121F7">
            <w:pPr>
              <w:pStyle w:val="TAL"/>
              <w:rPr>
                <w:i/>
                <w:lang w:eastAsia="zh-CN"/>
              </w:rPr>
            </w:pPr>
            <w:r w:rsidRPr="00DE0B89">
              <w:t xml:space="preserve">NR RRC: </w:t>
            </w:r>
            <w:r w:rsidRPr="00DE0B89">
              <w:rPr>
                <w:i/>
              </w:rPr>
              <w:t>RRCReconfiguration</w:t>
            </w:r>
          </w:p>
        </w:tc>
        <w:tc>
          <w:tcPr>
            <w:tcW w:w="567" w:type="dxa"/>
          </w:tcPr>
          <w:p w14:paraId="6F773E47" w14:textId="77777777" w:rsidR="006121F7" w:rsidRPr="00DE0B89" w:rsidRDefault="006121F7" w:rsidP="006121F7">
            <w:pPr>
              <w:pStyle w:val="TAC"/>
              <w:rPr>
                <w:lang w:eastAsia="zh-CN"/>
              </w:rPr>
            </w:pPr>
            <w:r w:rsidRPr="00DE0B89">
              <w:rPr>
                <w:lang w:eastAsia="zh-CN"/>
              </w:rPr>
              <w:t>-</w:t>
            </w:r>
          </w:p>
        </w:tc>
        <w:tc>
          <w:tcPr>
            <w:tcW w:w="892" w:type="dxa"/>
          </w:tcPr>
          <w:p w14:paraId="4C9D128B" w14:textId="77777777" w:rsidR="006121F7" w:rsidRPr="00DE0B89" w:rsidRDefault="006121F7" w:rsidP="006121F7">
            <w:pPr>
              <w:pStyle w:val="TAC"/>
              <w:rPr>
                <w:lang w:eastAsia="zh-CN"/>
              </w:rPr>
            </w:pPr>
            <w:r w:rsidRPr="00DE0B89">
              <w:rPr>
                <w:lang w:eastAsia="zh-CN"/>
              </w:rPr>
              <w:t>-</w:t>
            </w:r>
          </w:p>
        </w:tc>
      </w:tr>
      <w:tr w:rsidR="006121F7" w:rsidRPr="00DE0B89" w14:paraId="624C7603" w14:textId="77777777" w:rsidTr="005B4CB7">
        <w:tc>
          <w:tcPr>
            <w:tcW w:w="648" w:type="dxa"/>
          </w:tcPr>
          <w:p w14:paraId="016B110E" w14:textId="77777777" w:rsidR="006121F7" w:rsidRPr="00DE0B89" w:rsidRDefault="006121F7" w:rsidP="006121F7">
            <w:pPr>
              <w:pStyle w:val="TAC"/>
              <w:rPr>
                <w:lang w:eastAsia="zh-CN"/>
              </w:rPr>
            </w:pPr>
            <w:r w:rsidRPr="00DE0B89">
              <w:rPr>
                <w:lang w:eastAsia="zh-CN"/>
              </w:rPr>
              <w:t>9</w:t>
            </w:r>
          </w:p>
        </w:tc>
        <w:tc>
          <w:tcPr>
            <w:tcW w:w="3969" w:type="dxa"/>
          </w:tcPr>
          <w:p w14:paraId="037A09E6" w14:textId="77777777" w:rsidR="006121F7" w:rsidRPr="00DE0B89" w:rsidRDefault="006121F7" w:rsidP="006121F7">
            <w:pPr>
              <w:pStyle w:val="TAL"/>
            </w:pPr>
            <w:r w:rsidRPr="00DE0B89">
              <w:rPr>
                <w:lang w:eastAsia="zh-CN"/>
              </w:rPr>
              <w:t xml:space="preserve">UE responses </w:t>
            </w:r>
            <w:r w:rsidRPr="00DE0B89">
              <w:t>NR</w:t>
            </w:r>
            <w:r w:rsidRPr="00DE0B89">
              <w:rPr>
                <w:i/>
              </w:rPr>
              <w:t xml:space="preserve"> RRCReconfigurationComplete</w:t>
            </w:r>
            <w:r w:rsidRPr="00DE0B89">
              <w:t xml:space="preserve"> message. Note 2.</w:t>
            </w:r>
          </w:p>
        </w:tc>
        <w:tc>
          <w:tcPr>
            <w:tcW w:w="709" w:type="dxa"/>
          </w:tcPr>
          <w:p w14:paraId="7BDA7ECA" w14:textId="77777777" w:rsidR="006121F7" w:rsidRPr="00DE0B89" w:rsidRDefault="006121F7" w:rsidP="006121F7">
            <w:pPr>
              <w:pStyle w:val="TAC"/>
            </w:pPr>
            <w:r w:rsidRPr="00DE0B89">
              <w:t>--&gt;</w:t>
            </w:r>
          </w:p>
        </w:tc>
        <w:tc>
          <w:tcPr>
            <w:tcW w:w="2977" w:type="dxa"/>
          </w:tcPr>
          <w:p w14:paraId="083F069A" w14:textId="77777777" w:rsidR="006121F7" w:rsidRPr="00DE0B89" w:rsidRDefault="006121F7" w:rsidP="006121F7">
            <w:pPr>
              <w:pStyle w:val="TAL"/>
              <w:rPr>
                <w:i/>
              </w:rPr>
            </w:pPr>
            <w:r w:rsidRPr="00DE0B89">
              <w:t>NR RRC:</w:t>
            </w:r>
            <w:r w:rsidRPr="00DE0B89">
              <w:rPr>
                <w:i/>
              </w:rPr>
              <w:t xml:space="preserve"> RRCReconfigurationComplete</w:t>
            </w:r>
          </w:p>
        </w:tc>
        <w:tc>
          <w:tcPr>
            <w:tcW w:w="567" w:type="dxa"/>
          </w:tcPr>
          <w:p w14:paraId="74ECF5DE" w14:textId="77777777" w:rsidR="006121F7" w:rsidRPr="00DE0B89" w:rsidRDefault="006121F7" w:rsidP="006121F7">
            <w:pPr>
              <w:pStyle w:val="TAC"/>
              <w:rPr>
                <w:lang w:eastAsia="zh-CN"/>
              </w:rPr>
            </w:pPr>
            <w:r w:rsidRPr="00DE0B89">
              <w:rPr>
                <w:lang w:eastAsia="zh-CN"/>
              </w:rPr>
              <w:t>-</w:t>
            </w:r>
          </w:p>
        </w:tc>
        <w:tc>
          <w:tcPr>
            <w:tcW w:w="892" w:type="dxa"/>
          </w:tcPr>
          <w:p w14:paraId="41A14121" w14:textId="77777777" w:rsidR="006121F7" w:rsidRPr="00DE0B89" w:rsidRDefault="006121F7" w:rsidP="006121F7">
            <w:pPr>
              <w:pStyle w:val="TAC"/>
              <w:rPr>
                <w:lang w:eastAsia="zh-CN"/>
              </w:rPr>
            </w:pPr>
            <w:r w:rsidRPr="00DE0B89">
              <w:rPr>
                <w:lang w:eastAsia="zh-CN"/>
              </w:rPr>
              <w:t>-</w:t>
            </w:r>
          </w:p>
        </w:tc>
      </w:tr>
      <w:tr w:rsidR="006121F7" w:rsidRPr="00DE0B89" w14:paraId="77551542" w14:textId="77777777" w:rsidTr="005B4CB7">
        <w:tc>
          <w:tcPr>
            <w:tcW w:w="648" w:type="dxa"/>
          </w:tcPr>
          <w:p w14:paraId="2A5847EE" w14:textId="77777777" w:rsidR="006121F7" w:rsidRPr="00DE0B89" w:rsidRDefault="006121F7" w:rsidP="006121F7">
            <w:pPr>
              <w:pStyle w:val="TAC"/>
            </w:pPr>
            <w:r w:rsidRPr="00DE0B89">
              <w:t>10</w:t>
            </w:r>
          </w:p>
        </w:tc>
        <w:tc>
          <w:tcPr>
            <w:tcW w:w="3969" w:type="dxa"/>
          </w:tcPr>
          <w:p w14:paraId="17CC2C16" w14:textId="77777777" w:rsidR="006121F7" w:rsidRPr="00DE0B89" w:rsidRDefault="006121F7" w:rsidP="006121F7">
            <w:pPr>
              <w:pStyle w:val="TAL"/>
            </w:pPr>
            <w:r w:rsidRPr="00DE0B89">
              <w:t>The SS changes NR Cell 1 power level according to the row "T2" in table 7.1.1.1.4.3.2-1/1A.</w:t>
            </w:r>
          </w:p>
        </w:tc>
        <w:tc>
          <w:tcPr>
            <w:tcW w:w="709" w:type="dxa"/>
          </w:tcPr>
          <w:p w14:paraId="0EC40B6E" w14:textId="77777777" w:rsidR="006121F7" w:rsidRPr="00DE0B89" w:rsidRDefault="006121F7" w:rsidP="006121F7">
            <w:pPr>
              <w:pStyle w:val="TAC"/>
              <w:rPr>
                <w:lang w:eastAsia="zh-CN"/>
              </w:rPr>
            </w:pPr>
            <w:r w:rsidRPr="00DE0B89">
              <w:rPr>
                <w:lang w:eastAsia="zh-CN"/>
              </w:rPr>
              <w:t>-</w:t>
            </w:r>
          </w:p>
        </w:tc>
        <w:tc>
          <w:tcPr>
            <w:tcW w:w="2977" w:type="dxa"/>
          </w:tcPr>
          <w:p w14:paraId="11F740B9" w14:textId="77777777" w:rsidR="006121F7" w:rsidRPr="00DE0B89" w:rsidRDefault="006121F7" w:rsidP="006121F7">
            <w:pPr>
              <w:pStyle w:val="TAL"/>
              <w:rPr>
                <w:lang w:eastAsia="zh-CN"/>
              </w:rPr>
            </w:pPr>
            <w:r w:rsidRPr="00DE0B89">
              <w:rPr>
                <w:lang w:eastAsia="zh-CN"/>
              </w:rPr>
              <w:t>-</w:t>
            </w:r>
          </w:p>
        </w:tc>
        <w:tc>
          <w:tcPr>
            <w:tcW w:w="567" w:type="dxa"/>
          </w:tcPr>
          <w:p w14:paraId="557AB0CE" w14:textId="77777777" w:rsidR="006121F7" w:rsidRPr="00DE0B89" w:rsidRDefault="006121F7" w:rsidP="006121F7">
            <w:pPr>
              <w:pStyle w:val="TAC"/>
            </w:pPr>
            <w:r w:rsidRPr="00DE0B89">
              <w:t>-</w:t>
            </w:r>
          </w:p>
        </w:tc>
        <w:tc>
          <w:tcPr>
            <w:tcW w:w="892" w:type="dxa"/>
          </w:tcPr>
          <w:p w14:paraId="5EDDA022" w14:textId="77777777" w:rsidR="006121F7" w:rsidRPr="00DE0B89" w:rsidRDefault="006121F7" w:rsidP="006121F7">
            <w:pPr>
              <w:pStyle w:val="TAC"/>
            </w:pPr>
            <w:r w:rsidRPr="00DE0B89">
              <w:t>-</w:t>
            </w:r>
          </w:p>
        </w:tc>
      </w:tr>
      <w:tr w:rsidR="006121F7" w:rsidRPr="00DE0B89" w14:paraId="12372913" w14:textId="77777777" w:rsidTr="005B4CB7">
        <w:tc>
          <w:tcPr>
            <w:tcW w:w="648" w:type="dxa"/>
          </w:tcPr>
          <w:p w14:paraId="161D8E2C" w14:textId="77777777" w:rsidR="006121F7" w:rsidRPr="00DE0B89" w:rsidRDefault="006121F7" w:rsidP="006121F7">
            <w:pPr>
              <w:pStyle w:val="TAC"/>
            </w:pPr>
            <w:r w:rsidRPr="00DE0B89">
              <w:t>11</w:t>
            </w:r>
          </w:p>
        </w:tc>
        <w:tc>
          <w:tcPr>
            <w:tcW w:w="3969" w:type="dxa"/>
          </w:tcPr>
          <w:p w14:paraId="06E3F7F1" w14:textId="77777777" w:rsidR="006121F7" w:rsidRPr="00DE0B89" w:rsidRDefault="006121F7" w:rsidP="006121F7">
            <w:pPr>
              <w:pStyle w:val="TAL"/>
            </w:pPr>
            <w:r w:rsidRPr="00DE0B89">
              <w:t>Check: Does the UE transmit preamble on PRACH using a preamble with PREAMBLE_INDEX to a ra-PreambleIndex corresponding to the selected SS block provided by RRC on NR Cell 1 Beam index #0?</w:t>
            </w:r>
          </w:p>
        </w:tc>
        <w:tc>
          <w:tcPr>
            <w:tcW w:w="709" w:type="dxa"/>
          </w:tcPr>
          <w:p w14:paraId="72AB96BD" w14:textId="77777777" w:rsidR="006121F7" w:rsidRPr="00DE0B89" w:rsidRDefault="006121F7" w:rsidP="006121F7">
            <w:pPr>
              <w:pStyle w:val="TAC"/>
            </w:pPr>
            <w:r w:rsidRPr="00DE0B89">
              <w:t>--&gt;</w:t>
            </w:r>
          </w:p>
        </w:tc>
        <w:tc>
          <w:tcPr>
            <w:tcW w:w="2977" w:type="dxa"/>
          </w:tcPr>
          <w:p w14:paraId="3BC2C7B9" w14:textId="77777777" w:rsidR="006121F7" w:rsidRPr="00DE0B89" w:rsidRDefault="006121F7" w:rsidP="006121F7">
            <w:pPr>
              <w:pStyle w:val="TAL"/>
            </w:pPr>
            <w:r w:rsidRPr="00DE0B89">
              <w:t>PRACH Preamble</w:t>
            </w:r>
          </w:p>
        </w:tc>
        <w:tc>
          <w:tcPr>
            <w:tcW w:w="567" w:type="dxa"/>
          </w:tcPr>
          <w:p w14:paraId="3A74CFCF" w14:textId="77777777" w:rsidR="006121F7" w:rsidRPr="00DE0B89" w:rsidRDefault="006121F7" w:rsidP="006121F7">
            <w:pPr>
              <w:pStyle w:val="TAC"/>
            </w:pPr>
            <w:r w:rsidRPr="00DE0B89">
              <w:t>2</w:t>
            </w:r>
          </w:p>
        </w:tc>
        <w:tc>
          <w:tcPr>
            <w:tcW w:w="892" w:type="dxa"/>
          </w:tcPr>
          <w:p w14:paraId="2E551C9B" w14:textId="77777777" w:rsidR="006121F7" w:rsidRPr="00DE0B89" w:rsidRDefault="006121F7" w:rsidP="006121F7">
            <w:pPr>
              <w:pStyle w:val="TAC"/>
            </w:pPr>
            <w:r w:rsidRPr="00DE0B89">
              <w:t>P</w:t>
            </w:r>
          </w:p>
        </w:tc>
      </w:tr>
      <w:tr w:rsidR="006121F7" w:rsidRPr="00DE0B89" w14:paraId="185E9277" w14:textId="77777777" w:rsidTr="005B4CB7">
        <w:tc>
          <w:tcPr>
            <w:tcW w:w="648" w:type="dxa"/>
          </w:tcPr>
          <w:p w14:paraId="692F6B4F" w14:textId="77777777" w:rsidR="006121F7" w:rsidRPr="00DE0B89" w:rsidRDefault="006121F7" w:rsidP="006121F7">
            <w:pPr>
              <w:pStyle w:val="TAC"/>
              <w:rPr>
                <w:lang w:eastAsia="zh-CN"/>
              </w:rPr>
            </w:pPr>
            <w:r w:rsidRPr="00DE0B89">
              <w:rPr>
                <w:lang w:eastAsia="zh-CN"/>
              </w:rPr>
              <w:t>12</w:t>
            </w:r>
          </w:p>
        </w:tc>
        <w:tc>
          <w:tcPr>
            <w:tcW w:w="3969" w:type="dxa"/>
          </w:tcPr>
          <w:p w14:paraId="5B349262" w14:textId="77777777" w:rsidR="006121F7" w:rsidRPr="00DE0B89" w:rsidRDefault="006121F7" w:rsidP="006121F7">
            <w:pPr>
              <w:keepNext/>
              <w:keepLines/>
              <w:spacing w:after="0"/>
              <w:rPr>
                <w:rFonts w:ascii="Arial" w:hAnsi="Arial" w:cs="Arial"/>
                <w:sz w:val="18"/>
                <w:szCs w:val="18"/>
              </w:rPr>
            </w:pPr>
            <w:r w:rsidRPr="00DE0B89">
              <w:rPr>
                <w:rFonts w:ascii="Arial" w:hAnsi="Arial" w:cs="Arial"/>
                <w:sz w:val="18"/>
                <w:szCs w:val="18"/>
              </w:rPr>
              <w:t xml:space="preserve">The SS waits for ra-ResponseWindowBFR </w:t>
            </w:r>
            <w:r w:rsidRPr="00DE0B89">
              <w:rPr>
                <w:rFonts w:ascii="Arial" w:hAnsi="Arial" w:cs="Arial"/>
                <w:sz w:val="18"/>
                <w:szCs w:val="18"/>
                <w:lang w:eastAsia="zh-CN"/>
              </w:rPr>
              <w:t>expire.</w:t>
            </w:r>
          </w:p>
          <w:p w14:paraId="0AE0ADE5" w14:textId="77777777" w:rsidR="006121F7" w:rsidRPr="00DE0B89" w:rsidRDefault="006121F7" w:rsidP="006121F7">
            <w:pPr>
              <w:pStyle w:val="TAL"/>
            </w:pPr>
            <w:r w:rsidRPr="00DE0B89">
              <w:rPr>
                <w:rFonts w:cs="Arial"/>
                <w:szCs w:val="18"/>
              </w:rPr>
              <w:t>NOTE: The SS does not transmit Random Access Response to the UE.</w:t>
            </w:r>
          </w:p>
        </w:tc>
        <w:tc>
          <w:tcPr>
            <w:tcW w:w="709" w:type="dxa"/>
          </w:tcPr>
          <w:p w14:paraId="687BDA12" w14:textId="77777777" w:rsidR="006121F7" w:rsidRPr="00DE0B89" w:rsidRDefault="006121F7" w:rsidP="006121F7">
            <w:pPr>
              <w:pStyle w:val="TAC"/>
              <w:rPr>
                <w:lang w:eastAsia="zh-CN"/>
              </w:rPr>
            </w:pPr>
            <w:r w:rsidRPr="00DE0B89">
              <w:rPr>
                <w:lang w:eastAsia="zh-CN"/>
              </w:rPr>
              <w:t>-</w:t>
            </w:r>
          </w:p>
        </w:tc>
        <w:tc>
          <w:tcPr>
            <w:tcW w:w="2977" w:type="dxa"/>
          </w:tcPr>
          <w:p w14:paraId="7269C0FF" w14:textId="77777777" w:rsidR="006121F7" w:rsidRPr="00DE0B89" w:rsidRDefault="006121F7" w:rsidP="006121F7">
            <w:pPr>
              <w:pStyle w:val="TAL"/>
              <w:rPr>
                <w:lang w:eastAsia="zh-CN"/>
              </w:rPr>
            </w:pPr>
            <w:r w:rsidRPr="00DE0B89">
              <w:rPr>
                <w:lang w:eastAsia="zh-CN"/>
              </w:rPr>
              <w:t>-</w:t>
            </w:r>
          </w:p>
        </w:tc>
        <w:tc>
          <w:tcPr>
            <w:tcW w:w="567" w:type="dxa"/>
          </w:tcPr>
          <w:p w14:paraId="5E1DFC62" w14:textId="77777777" w:rsidR="006121F7" w:rsidRPr="00DE0B89" w:rsidRDefault="006121F7" w:rsidP="006121F7">
            <w:pPr>
              <w:pStyle w:val="TAC"/>
              <w:rPr>
                <w:lang w:eastAsia="zh-CN"/>
              </w:rPr>
            </w:pPr>
            <w:r w:rsidRPr="00DE0B89">
              <w:rPr>
                <w:lang w:eastAsia="zh-CN"/>
              </w:rPr>
              <w:t>-</w:t>
            </w:r>
          </w:p>
        </w:tc>
        <w:tc>
          <w:tcPr>
            <w:tcW w:w="892" w:type="dxa"/>
          </w:tcPr>
          <w:p w14:paraId="3F681E48" w14:textId="77777777" w:rsidR="006121F7" w:rsidRPr="00DE0B89" w:rsidRDefault="006121F7" w:rsidP="006121F7">
            <w:pPr>
              <w:pStyle w:val="TAC"/>
              <w:rPr>
                <w:lang w:eastAsia="zh-CN"/>
              </w:rPr>
            </w:pPr>
            <w:r w:rsidRPr="00DE0B89">
              <w:rPr>
                <w:lang w:eastAsia="zh-CN"/>
              </w:rPr>
              <w:t>-</w:t>
            </w:r>
          </w:p>
        </w:tc>
      </w:tr>
      <w:tr w:rsidR="006121F7" w:rsidRPr="00DE0B89" w14:paraId="0BF43360" w14:textId="77777777" w:rsidTr="005B4CB7">
        <w:tc>
          <w:tcPr>
            <w:tcW w:w="648" w:type="dxa"/>
          </w:tcPr>
          <w:p w14:paraId="7F259EB1" w14:textId="77777777" w:rsidR="006121F7" w:rsidRPr="00DE0B89" w:rsidRDefault="006121F7" w:rsidP="006121F7">
            <w:pPr>
              <w:pStyle w:val="TAC"/>
            </w:pPr>
            <w:r w:rsidRPr="00DE0B89">
              <w:t>13</w:t>
            </w:r>
          </w:p>
        </w:tc>
        <w:tc>
          <w:tcPr>
            <w:tcW w:w="3969" w:type="dxa"/>
          </w:tcPr>
          <w:p w14:paraId="6145E6BB" w14:textId="77777777" w:rsidR="006121F7" w:rsidRPr="00DE0B89" w:rsidRDefault="006121F7" w:rsidP="006121F7">
            <w:pPr>
              <w:pStyle w:val="TAL"/>
            </w:pPr>
            <w:r w:rsidRPr="00DE0B89">
              <w:t>Check: Does the UE retransmit a preamble on PRACH with ra-PreambleIndex same as the Step 11?</w:t>
            </w:r>
          </w:p>
        </w:tc>
        <w:tc>
          <w:tcPr>
            <w:tcW w:w="709" w:type="dxa"/>
          </w:tcPr>
          <w:p w14:paraId="51B18CA4" w14:textId="77777777" w:rsidR="006121F7" w:rsidRPr="00DE0B89" w:rsidRDefault="006121F7" w:rsidP="006121F7">
            <w:pPr>
              <w:pStyle w:val="TAC"/>
            </w:pPr>
            <w:r w:rsidRPr="00DE0B89">
              <w:t>--&gt;</w:t>
            </w:r>
          </w:p>
        </w:tc>
        <w:tc>
          <w:tcPr>
            <w:tcW w:w="2977" w:type="dxa"/>
          </w:tcPr>
          <w:p w14:paraId="236D6152" w14:textId="77777777" w:rsidR="006121F7" w:rsidRPr="00DE0B89" w:rsidRDefault="006121F7" w:rsidP="006121F7">
            <w:pPr>
              <w:pStyle w:val="TAL"/>
            </w:pPr>
            <w:r w:rsidRPr="00DE0B89">
              <w:t>PRACH Preamble</w:t>
            </w:r>
          </w:p>
        </w:tc>
        <w:tc>
          <w:tcPr>
            <w:tcW w:w="567" w:type="dxa"/>
          </w:tcPr>
          <w:p w14:paraId="363B564A" w14:textId="77777777" w:rsidR="006121F7" w:rsidRPr="00DE0B89" w:rsidRDefault="006121F7" w:rsidP="006121F7">
            <w:pPr>
              <w:pStyle w:val="TAC"/>
            </w:pPr>
            <w:r w:rsidRPr="00DE0B89">
              <w:t>4</w:t>
            </w:r>
          </w:p>
        </w:tc>
        <w:tc>
          <w:tcPr>
            <w:tcW w:w="892" w:type="dxa"/>
          </w:tcPr>
          <w:p w14:paraId="1D6A2402" w14:textId="77777777" w:rsidR="006121F7" w:rsidRPr="00DE0B89" w:rsidRDefault="006121F7" w:rsidP="006121F7">
            <w:pPr>
              <w:pStyle w:val="TAC"/>
            </w:pPr>
            <w:r w:rsidRPr="00DE0B89">
              <w:t>P</w:t>
            </w:r>
          </w:p>
        </w:tc>
      </w:tr>
      <w:tr w:rsidR="006121F7" w:rsidRPr="00DE0B89" w14:paraId="0EAAE1B0" w14:textId="77777777" w:rsidTr="005B4CB7">
        <w:tc>
          <w:tcPr>
            <w:tcW w:w="648" w:type="dxa"/>
          </w:tcPr>
          <w:p w14:paraId="3263AAC4" w14:textId="77777777" w:rsidR="006121F7" w:rsidRPr="00DE0B89" w:rsidRDefault="006121F7" w:rsidP="006121F7">
            <w:pPr>
              <w:pStyle w:val="TAC"/>
            </w:pPr>
            <w:r w:rsidRPr="00DE0B89">
              <w:t>14</w:t>
            </w:r>
          </w:p>
        </w:tc>
        <w:tc>
          <w:tcPr>
            <w:tcW w:w="3969" w:type="dxa"/>
          </w:tcPr>
          <w:p w14:paraId="349AE038" w14:textId="77777777" w:rsidR="006121F7" w:rsidRPr="00DE0B89" w:rsidRDefault="006121F7" w:rsidP="006121F7">
            <w:pPr>
              <w:pStyle w:val="TAL"/>
            </w:pPr>
            <w:r w:rsidRPr="00DE0B89">
              <w:t xml:space="preserve">The SS transmits a MAC PDU addressed to UE </w:t>
            </w:r>
            <w:r w:rsidRPr="00DE0B89">
              <w:rPr>
                <w:lang w:eastAsia="zh-CN"/>
              </w:rPr>
              <w:t>C</w:t>
            </w:r>
            <w:r w:rsidRPr="00DE0B89">
              <w:t>-RNTI, containing multiple RAR’s and one of the MAC sub headers contains a matching RAPID on NR Cell 1.</w:t>
            </w:r>
          </w:p>
        </w:tc>
        <w:tc>
          <w:tcPr>
            <w:tcW w:w="709" w:type="dxa"/>
          </w:tcPr>
          <w:p w14:paraId="349894F8" w14:textId="77777777" w:rsidR="006121F7" w:rsidRPr="00DE0B89" w:rsidRDefault="006121F7" w:rsidP="006121F7">
            <w:pPr>
              <w:pStyle w:val="TAC"/>
            </w:pPr>
            <w:r w:rsidRPr="00DE0B89">
              <w:t>&lt;--</w:t>
            </w:r>
          </w:p>
        </w:tc>
        <w:tc>
          <w:tcPr>
            <w:tcW w:w="2977" w:type="dxa"/>
          </w:tcPr>
          <w:p w14:paraId="5C97B2A7" w14:textId="77777777" w:rsidR="006121F7" w:rsidRPr="00DE0B89" w:rsidRDefault="006121F7" w:rsidP="006121F7">
            <w:pPr>
              <w:pStyle w:val="TAL"/>
            </w:pPr>
            <w:r w:rsidRPr="00DE0B89">
              <w:t>Random Access Response</w:t>
            </w:r>
          </w:p>
        </w:tc>
        <w:tc>
          <w:tcPr>
            <w:tcW w:w="567" w:type="dxa"/>
          </w:tcPr>
          <w:p w14:paraId="42AD923A" w14:textId="77777777" w:rsidR="006121F7" w:rsidRPr="00DE0B89" w:rsidRDefault="006121F7" w:rsidP="006121F7">
            <w:pPr>
              <w:pStyle w:val="TAC"/>
            </w:pPr>
            <w:r w:rsidRPr="00DE0B89">
              <w:rPr>
                <w:lang w:eastAsia="zh-CN"/>
              </w:rPr>
              <w:t>-</w:t>
            </w:r>
          </w:p>
        </w:tc>
        <w:tc>
          <w:tcPr>
            <w:tcW w:w="892" w:type="dxa"/>
          </w:tcPr>
          <w:p w14:paraId="17CF8195" w14:textId="77777777" w:rsidR="006121F7" w:rsidRPr="00DE0B89" w:rsidRDefault="006121F7" w:rsidP="006121F7">
            <w:pPr>
              <w:pStyle w:val="TAC"/>
            </w:pPr>
            <w:r w:rsidRPr="00DE0B89">
              <w:rPr>
                <w:lang w:eastAsia="zh-CN"/>
              </w:rPr>
              <w:t>-</w:t>
            </w:r>
          </w:p>
        </w:tc>
      </w:tr>
      <w:tr w:rsidR="006121F7" w:rsidRPr="00DE0B89" w14:paraId="7B9D6B1E" w14:textId="77777777" w:rsidTr="005B4CB7">
        <w:tc>
          <w:tcPr>
            <w:tcW w:w="648" w:type="dxa"/>
          </w:tcPr>
          <w:p w14:paraId="4CA0C506" w14:textId="77777777" w:rsidR="006121F7" w:rsidRPr="00DE0B89" w:rsidRDefault="006121F7" w:rsidP="006121F7">
            <w:pPr>
              <w:pStyle w:val="TAC"/>
              <w:rPr>
                <w:lang w:eastAsia="zh-CN"/>
              </w:rPr>
            </w:pPr>
            <w:r w:rsidRPr="00DE0B89">
              <w:rPr>
                <w:lang w:eastAsia="zh-CN"/>
              </w:rPr>
              <w:t>15</w:t>
            </w:r>
          </w:p>
        </w:tc>
        <w:tc>
          <w:tcPr>
            <w:tcW w:w="3969" w:type="dxa"/>
          </w:tcPr>
          <w:p w14:paraId="4EB357D6" w14:textId="77777777" w:rsidR="006121F7" w:rsidRPr="00DE0B89" w:rsidRDefault="006121F7" w:rsidP="006121F7">
            <w:pPr>
              <w:keepNext/>
              <w:keepLines/>
              <w:spacing w:after="0"/>
              <w:rPr>
                <w:rFonts w:ascii="Arial" w:hAnsi="Arial" w:cs="Arial"/>
                <w:sz w:val="18"/>
                <w:szCs w:val="18"/>
              </w:rPr>
            </w:pPr>
            <w:r w:rsidRPr="00DE0B89">
              <w:rPr>
                <w:rFonts w:ascii="Arial" w:hAnsi="Arial" w:cs="Arial"/>
                <w:sz w:val="18"/>
                <w:szCs w:val="18"/>
              </w:rPr>
              <w:t xml:space="preserve">The SS waits for ra-ResponseWindowBFR </w:t>
            </w:r>
            <w:r w:rsidRPr="00DE0B89">
              <w:rPr>
                <w:rFonts w:ascii="Arial" w:hAnsi="Arial" w:cs="Arial"/>
                <w:sz w:val="18"/>
                <w:szCs w:val="18"/>
                <w:lang w:eastAsia="zh-CN"/>
              </w:rPr>
              <w:t>expire.</w:t>
            </w:r>
          </w:p>
        </w:tc>
        <w:tc>
          <w:tcPr>
            <w:tcW w:w="709" w:type="dxa"/>
          </w:tcPr>
          <w:p w14:paraId="513D92B8" w14:textId="77777777" w:rsidR="006121F7" w:rsidRPr="00DE0B89" w:rsidRDefault="006121F7" w:rsidP="006121F7">
            <w:pPr>
              <w:pStyle w:val="TAC"/>
            </w:pPr>
            <w:r w:rsidRPr="00DE0B89">
              <w:t>-</w:t>
            </w:r>
          </w:p>
        </w:tc>
        <w:tc>
          <w:tcPr>
            <w:tcW w:w="2977" w:type="dxa"/>
          </w:tcPr>
          <w:p w14:paraId="42327EDA" w14:textId="77777777" w:rsidR="006121F7" w:rsidRPr="00DE0B89" w:rsidRDefault="006121F7" w:rsidP="006121F7">
            <w:pPr>
              <w:pStyle w:val="TAL"/>
              <w:rPr>
                <w:lang w:eastAsia="zh-CN"/>
              </w:rPr>
            </w:pPr>
            <w:r w:rsidRPr="00DE0B89">
              <w:rPr>
                <w:lang w:eastAsia="zh-CN"/>
              </w:rPr>
              <w:t>-</w:t>
            </w:r>
          </w:p>
        </w:tc>
        <w:tc>
          <w:tcPr>
            <w:tcW w:w="567" w:type="dxa"/>
          </w:tcPr>
          <w:p w14:paraId="26393B27" w14:textId="77777777" w:rsidR="006121F7" w:rsidRPr="00DE0B89" w:rsidRDefault="006121F7" w:rsidP="006121F7">
            <w:pPr>
              <w:pStyle w:val="TAC"/>
            </w:pPr>
            <w:r w:rsidRPr="00DE0B89">
              <w:t>-</w:t>
            </w:r>
          </w:p>
        </w:tc>
        <w:tc>
          <w:tcPr>
            <w:tcW w:w="892" w:type="dxa"/>
          </w:tcPr>
          <w:p w14:paraId="7C9F055B" w14:textId="77777777" w:rsidR="006121F7" w:rsidRPr="00DE0B89" w:rsidRDefault="006121F7" w:rsidP="006121F7">
            <w:pPr>
              <w:pStyle w:val="TAC"/>
            </w:pPr>
            <w:r w:rsidRPr="00DE0B89">
              <w:t>-</w:t>
            </w:r>
          </w:p>
        </w:tc>
      </w:tr>
      <w:tr w:rsidR="006121F7" w:rsidRPr="00DE0B89" w14:paraId="6F3DFE58" w14:textId="77777777" w:rsidTr="005B4CB7">
        <w:tc>
          <w:tcPr>
            <w:tcW w:w="648" w:type="dxa"/>
          </w:tcPr>
          <w:p w14:paraId="61234FDD" w14:textId="77777777" w:rsidR="006121F7" w:rsidRPr="00DE0B89" w:rsidRDefault="006121F7" w:rsidP="006121F7">
            <w:pPr>
              <w:pStyle w:val="TAC"/>
              <w:rPr>
                <w:lang w:eastAsia="zh-CN"/>
              </w:rPr>
            </w:pPr>
            <w:r w:rsidRPr="00DE0B89">
              <w:rPr>
                <w:lang w:eastAsia="zh-CN"/>
              </w:rPr>
              <w:t>16</w:t>
            </w:r>
          </w:p>
        </w:tc>
        <w:tc>
          <w:tcPr>
            <w:tcW w:w="3969" w:type="dxa"/>
          </w:tcPr>
          <w:p w14:paraId="22BBB5C4" w14:textId="77777777" w:rsidR="006121F7" w:rsidRPr="00DE0B89" w:rsidRDefault="006121F7" w:rsidP="006121F7">
            <w:pPr>
              <w:pStyle w:val="TAL"/>
            </w:pPr>
            <w:r w:rsidRPr="00DE0B89">
              <w:t>Check: Does the UE retransmit a preamble on PRACH?</w:t>
            </w:r>
          </w:p>
        </w:tc>
        <w:tc>
          <w:tcPr>
            <w:tcW w:w="709" w:type="dxa"/>
          </w:tcPr>
          <w:p w14:paraId="1638E9EF" w14:textId="77777777" w:rsidR="006121F7" w:rsidRPr="00DE0B89" w:rsidRDefault="006121F7" w:rsidP="006121F7">
            <w:pPr>
              <w:pStyle w:val="TAC"/>
            </w:pPr>
            <w:r w:rsidRPr="00DE0B89">
              <w:t>-</w:t>
            </w:r>
          </w:p>
        </w:tc>
        <w:tc>
          <w:tcPr>
            <w:tcW w:w="2977" w:type="dxa"/>
          </w:tcPr>
          <w:p w14:paraId="2073457A" w14:textId="77777777" w:rsidR="006121F7" w:rsidRPr="00DE0B89" w:rsidRDefault="006121F7" w:rsidP="006121F7">
            <w:pPr>
              <w:pStyle w:val="TAL"/>
            </w:pPr>
            <w:r w:rsidRPr="00DE0B89">
              <w:t>-</w:t>
            </w:r>
          </w:p>
        </w:tc>
        <w:tc>
          <w:tcPr>
            <w:tcW w:w="567" w:type="dxa"/>
          </w:tcPr>
          <w:p w14:paraId="013D1006" w14:textId="77777777" w:rsidR="006121F7" w:rsidRPr="00DE0B89" w:rsidRDefault="006121F7" w:rsidP="006121F7">
            <w:pPr>
              <w:pStyle w:val="TAC"/>
              <w:rPr>
                <w:lang w:eastAsia="zh-CN"/>
              </w:rPr>
            </w:pPr>
            <w:r w:rsidRPr="00DE0B89">
              <w:rPr>
                <w:lang w:eastAsia="zh-CN"/>
              </w:rPr>
              <w:t>5</w:t>
            </w:r>
          </w:p>
        </w:tc>
        <w:tc>
          <w:tcPr>
            <w:tcW w:w="892" w:type="dxa"/>
          </w:tcPr>
          <w:p w14:paraId="1E9C5A39" w14:textId="77777777" w:rsidR="006121F7" w:rsidRPr="00DE0B89" w:rsidRDefault="006121F7" w:rsidP="006121F7">
            <w:pPr>
              <w:pStyle w:val="TAC"/>
              <w:rPr>
                <w:lang w:eastAsia="zh-CN"/>
              </w:rPr>
            </w:pPr>
            <w:r w:rsidRPr="00DE0B89">
              <w:rPr>
                <w:lang w:eastAsia="zh-CN"/>
              </w:rPr>
              <w:t>F</w:t>
            </w:r>
          </w:p>
        </w:tc>
      </w:tr>
      <w:tr w:rsidR="006121F7" w:rsidRPr="00DE0B89" w14:paraId="60594933" w14:textId="77777777" w:rsidTr="005B4CB7">
        <w:tc>
          <w:tcPr>
            <w:tcW w:w="648" w:type="dxa"/>
          </w:tcPr>
          <w:p w14:paraId="38535FCE" w14:textId="77777777" w:rsidR="006121F7" w:rsidRPr="00DE0B89" w:rsidRDefault="006121F7" w:rsidP="006121F7">
            <w:pPr>
              <w:pStyle w:val="TAC"/>
              <w:rPr>
                <w:lang w:eastAsia="zh-CN"/>
              </w:rPr>
            </w:pPr>
            <w:r w:rsidRPr="00DE0B89">
              <w:rPr>
                <w:lang w:eastAsia="zh-CN"/>
              </w:rPr>
              <w:t>-</w:t>
            </w:r>
          </w:p>
        </w:tc>
        <w:tc>
          <w:tcPr>
            <w:tcW w:w="3969" w:type="dxa"/>
          </w:tcPr>
          <w:p w14:paraId="718F3E5F" w14:textId="77777777" w:rsidR="006121F7" w:rsidRPr="00DE0B89" w:rsidRDefault="006121F7" w:rsidP="006121F7">
            <w:pPr>
              <w:pStyle w:val="TAL"/>
            </w:pPr>
            <w:r w:rsidRPr="00DE0B89">
              <w:t>EXCEPTION: Steps 17 to 25 describe behaviour that depends on the UE capability.</w:t>
            </w:r>
          </w:p>
        </w:tc>
        <w:tc>
          <w:tcPr>
            <w:tcW w:w="709" w:type="dxa"/>
          </w:tcPr>
          <w:p w14:paraId="1F58A8DE" w14:textId="77777777" w:rsidR="006121F7" w:rsidRPr="00DE0B89" w:rsidRDefault="006121F7" w:rsidP="006121F7">
            <w:pPr>
              <w:pStyle w:val="TAC"/>
              <w:rPr>
                <w:lang w:eastAsia="zh-CN"/>
              </w:rPr>
            </w:pPr>
            <w:r w:rsidRPr="00DE0B89">
              <w:rPr>
                <w:lang w:eastAsia="zh-CN"/>
              </w:rPr>
              <w:t>-</w:t>
            </w:r>
          </w:p>
        </w:tc>
        <w:tc>
          <w:tcPr>
            <w:tcW w:w="2977" w:type="dxa"/>
          </w:tcPr>
          <w:p w14:paraId="275304EC" w14:textId="77777777" w:rsidR="006121F7" w:rsidRPr="00DE0B89" w:rsidRDefault="006121F7" w:rsidP="006121F7">
            <w:pPr>
              <w:pStyle w:val="TAL"/>
              <w:rPr>
                <w:lang w:eastAsia="zh-CN"/>
              </w:rPr>
            </w:pPr>
            <w:r w:rsidRPr="00DE0B89">
              <w:rPr>
                <w:lang w:eastAsia="zh-CN"/>
              </w:rPr>
              <w:t>-</w:t>
            </w:r>
          </w:p>
        </w:tc>
        <w:tc>
          <w:tcPr>
            <w:tcW w:w="567" w:type="dxa"/>
          </w:tcPr>
          <w:p w14:paraId="36F09505" w14:textId="77777777" w:rsidR="006121F7" w:rsidRPr="00DE0B89" w:rsidRDefault="006121F7" w:rsidP="006121F7">
            <w:pPr>
              <w:pStyle w:val="TAC"/>
              <w:rPr>
                <w:lang w:eastAsia="zh-CN"/>
              </w:rPr>
            </w:pPr>
            <w:r w:rsidRPr="00DE0B89">
              <w:rPr>
                <w:lang w:eastAsia="zh-CN"/>
              </w:rPr>
              <w:t>-</w:t>
            </w:r>
          </w:p>
        </w:tc>
        <w:tc>
          <w:tcPr>
            <w:tcW w:w="892" w:type="dxa"/>
          </w:tcPr>
          <w:p w14:paraId="4691BF00" w14:textId="77777777" w:rsidR="006121F7" w:rsidRPr="00DE0B89" w:rsidRDefault="006121F7" w:rsidP="006121F7">
            <w:pPr>
              <w:pStyle w:val="TAC"/>
              <w:rPr>
                <w:lang w:eastAsia="zh-CN"/>
              </w:rPr>
            </w:pPr>
            <w:r w:rsidRPr="00DE0B89">
              <w:rPr>
                <w:lang w:eastAsia="zh-CN"/>
              </w:rPr>
              <w:t>-</w:t>
            </w:r>
          </w:p>
        </w:tc>
      </w:tr>
      <w:tr w:rsidR="006121F7" w:rsidRPr="00DE0B89" w14:paraId="06A2F85C" w14:textId="77777777" w:rsidTr="005B4CB7">
        <w:tc>
          <w:tcPr>
            <w:tcW w:w="648" w:type="dxa"/>
          </w:tcPr>
          <w:p w14:paraId="5C5A2070" w14:textId="77777777" w:rsidR="006121F7" w:rsidRPr="00DE0B89" w:rsidRDefault="006121F7" w:rsidP="006121F7">
            <w:pPr>
              <w:pStyle w:val="TAC"/>
            </w:pPr>
            <w:r w:rsidRPr="00DE0B89">
              <w:t>17</w:t>
            </w:r>
          </w:p>
        </w:tc>
        <w:tc>
          <w:tcPr>
            <w:tcW w:w="3969" w:type="dxa"/>
          </w:tcPr>
          <w:p w14:paraId="089B4CA5" w14:textId="59AECEF6" w:rsidR="006121F7" w:rsidRPr="00DE0B89" w:rsidRDefault="006121F7" w:rsidP="006121F7">
            <w:pPr>
              <w:pStyle w:val="TAL"/>
            </w:pPr>
            <w:r w:rsidRPr="00DE0B89">
              <w:t xml:space="preserve">IF pc_csi_RS_CFRA_ForHO </w:t>
            </w:r>
            <w:ins w:id="26" w:author="Zhaoya" w:date="2024-04-28T18:00:00Z">
              <w:r>
                <w:t xml:space="preserve">AND </w:t>
              </w:r>
              <w:r w:rsidRPr="005B00C6">
                <w:t>pc_maxNumberCSI_RS_BFD</w:t>
              </w:r>
              <w:r>
                <w:t xml:space="preserve"> AND </w:t>
              </w:r>
              <w:r w:rsidRPr="005B00C6">
                <w:t>pc_maxNumberCSI_RS_SSB_CBD</w:t>
              </w:r>
              <w:r w:rsidRPr="00DE0B89">
                <w:t xml:space="preserve"> </w:t>
              </w:r>
            </w:ins>
            <w:r w:rsidRPr="00DE0B89">
              <w:t>THEN the SS transmits an NR</w:t>
            </w:r>
            <w:r w:rsidRPr="00DE0B89">
              <w:rPr>
                <w:i/>
              </w:rPr>
              <w:t xml:space="preserve"> RRCReconfiguration</w:t>
            </w:r>
            <w:r w:rsidRPr="00DE0B89">
              <w:t xml:space="preserve"> message to establish random access resources for BFR associated with CSI-RS</w:t>
            </w:r>
            <w:r w:rsidRPr="00DE0B89">
              <w:rPr>
                <w:lang w:eastAsia="zh-CN"/>
              </w:rPr>
              <w:t xml:space="preserve"> </w:t>
            </w:r>
            <w:r w:rsidRPr="00DE0B89">
              <w:t>explicitly. Note 1.</w:t>
            </w:r>
          </w:p>
        </w:tc>
        <w:tc>
          <w:tcPr>
            <w:tcW w:w="709" w:type="dxa"/>
          </w:tcPr>
          <w:p w14:paraId="48D81541" w14:textId="77777777" w:rsidR="006121F7" w:rsidRPr="00DE0B89" w:rsidRDefault="006121F7" w:rsidP="006121F7">
            <w:pPr>
              <w:pStyle w:val="TAC"/>
            </w:pPr>
            <w:r w:rsidRPr="00DE0B89">
              <w:t>&lt;--</w:t>
            </w:r>
          </w:p>
        </w:tc>
        <w:tc>
          <w:tcPr>
            <w:tcW w:w="2977" w:type="dxa"/>
          </w:tcPr>
          <w:p w14:paraId="24B44B1D" w14:textId="77777777" w:rsidR="006121F7" w:rsidRPr="00DE0B89" w:rsidRDefault="006121F7" w:rsidP="006121F7">
            <w:pPr>
              <w:pStyle w:val="TAL"/>
            </w:pPr>
            <w:r w:rsidRPr="00DE0B89">
              <w:t>NR RRC:</w:t>
            </w:r>
            <w:r w:rsidRPr="00DE0B89">
              <w:rPr>
                <w:i/>
              </w:rPr>
              <w:t xml:space="preserve"> RRCReconfiguration</w:t>
            </w:r>
          </w:p>
        </w:tc>
        <w:tc>
          <w:tcPr>
            <w:tcW w:w="567" w:type="dxa"/>
          </w:tcPr>
          <w:p w14:paraId="33B24B9D" w14:textId="77777777" w:rsidR="006121F7" w:rsidRPr="00DE0B89" w:rsidRDefault="006121F7" w:rsidP="006121F7">
            <w:pPr>
              <w:pStyle w:val="TAC"/>
            </w:pPr>
            <w:r w:rsidRPr="00DE0B89">
              <w:t>-</w:t>
            </w:r>
          </w:p>
        </w:tc>
        <w:tc>
          <w:tcPr>
            <w:tcW w:w="892" w:type="dxa"/>
          </w:tcPr>
          <w:p w14:paraId="5A0B82BA" w14:textId="77777777" w:rsidR="006121F7" w:rsidRPr="00DE0B89" w:rsidRDefault="006121F7" w:rsidP="006121F7">
            <w:pPr>
              <w:pStyle w:val="TAC"/>
              <w:rPr>
                <w:lang w:eastAsia="zh-CN"/>
              </w:rPr>
            </w:pPr>
            <w:r w:rsidRPr="00DE0B89">
              <w:rPr>
                <w:lang w:eastAsia="zh-CN"/>
              </w:rPr>
              <w:t>-</w:t>
            </w:r>
          </w:p>
        </w:tc>
      </w:tr>
      <w:tr w:rsidR="006121F7" w:rsidRPr="00DE0B89" w14:paraId="148EC16D" w14:textId="77777777" w:rsidTr="005B4CB7">
        <w:tc>
          <w:tcPr>
            <w:tcW w:w="648" w:type="dxa"/>
          </w:tcPr>
          <w:p w14:paraId="351E8C48" w14:textId="77777777" w:rsidR="006121F7" w:rsidRPr="00DE0B89" w:rsidRDefault="006121F7" w:rsidP="006121F7">
            <w:pPr>
              <w:pStyle w:val="TAC"/>
              <w:rPr>
                <w:lang w:eastAsia="zh-CN"/>
              </w:rPr>
            </w:pPr>
            <w:r w:rsidRPr="00DE0B89">
              <w:rPr>
                <w:lang w:eastAsia="zh-CN"/>
              </w:rPr>
              <w:t>18</w:t>
            </w:r>
          </w:p>
        </w:tc>
        <w:tc>
          <w:tcPr>
            <w:tcW w:w="3969" w:type="dxa"/>
          </w:tcPr>
          <w:p w14:paraId="6FF87C19" w14:textId="77777777" w:rsidR="006121F7" w:rsidRPr="00DE0B89" w:rsidRDefault="006121F7" w:rsidP="006121F7">
            <w:pPr>
              <w:pStyle w:val="TAL"/>
              <w:rPr>
                <w:lang w:eastAsia="zh-CN"/>
              </w:rPr>
            </w:pPr>
            <w:r w:rsidRPr="00DE0B89">
              <w:rPr>
                <w:lang w:eastAsia="zh-CN"/>
              </w:rPr>
              <w:t xml:space="preserve">UE responses </w:t>
            </w:r>
            <w:r w:rsidRPr="00DE0B89">
              <w:t>NR</w:t>
            </w:r>
            <w:r w:rsidRPr="00DE0B89">
              <w:rPr>
                <w:i/>
              </w:rPr>
              <w:t xml:space="preserve"> RRCReconfigurationComplete</w:t>
            </w:r>
            <w:r w:rsidRPr="00DE0B89">
              <w:t xml:space="preserve"> message. Note 2.</w:t>
            </w:r>
          </w:p>
        </w:tc>
        <w:tc>
          <w:tcPr>
            <w:tcW w:w="709" w:type="dxa"/>
          </w:tcPr>
          <w:p w14:paraId="2ABDB209" w14:textId="77777777" w:rsidR="006121F7" w:rsidRPr="00DE0B89" w:rsidRDefault="006121F7" w:rsidP="006121F7">
            <w:pPr>
              <w:pStyle w:val="TAC"/>
            </w:pPr>
            <w:r w:rsidRPr="00DE0B89">
              <w:t>--&gt;</w:t>
            </w:r>
          </w:p>
        </w:tc>
        <w:tc>
          <w:tcPr>
            <w:tcW w:w="2977" w:type="dxa"/>
          </w:tcPr>
          <w:p w14:paraId="4A63CCEC" w14:textId="77777777" w:rsidR="006121F7" w:rsidRPr="00DE0B89" w:rsidRDefault="006121F7" w:rsidP="006121F7">
            <w:pPr>
              <w:pStyle w:val="TAL"/>
              <w:rPr>
                <w:i/>
              </w:rPr>
            </w:pPr>
            <w:r w:rsidRPr="00DE0B89">
              <w:t>NR RRC:</w:t>
            </w:r>
            <w:r w:rsidRPr="00DE0B89">
              <w:rPr>
                <w:i/>
              </w:rPr>
              <w:t xml:space="preserve"> RRCReconfigurationComplete</w:t>
            </w:r>
          </w:p>
        </w:tc>
        <w:tc>
          <w:tcPr>
            <w:tcW w:w="567" w:type="dxa"/>
          </w:tcPr>
          <w:p w14:paraId="71B968C7" w14:textId="77777777" w:rsidR="006121F7" w:rsidRPr="00DE0B89" w:rsidRDefault="006121F7" w:rsidP="006121F7">
            <w:pPr>
              <w:pStyle w:val="TAC"/>
              <w:rPr>
                <w:lang w:eastAsia="zh-CN"/>
              </w:rPr>
            </w:pPr>
            <w:r w:rsidRPr="00DE0B89">
              <w:rPr>
                <w:lang w:eastAsia="zh-CN"/>
              </w:rPr>
              <w:t>-</w:t>
            </w:r>
          </w:p>
        </w:tc>
        <w:tc>
          <w:tcPr>
            <w:tcW w:w="892" w:type="dxa"/>
          </w:tcPr>
          <w:p w14:paraId="70F57B79" w14:textId="77777777" w:rsidR="006121F7" w:rsidRPr="00DE0B89" w:rsidRDefault="006121F7" w:rsidP="006121F7">
            <w:pPr>
              <w:pStyle w:val="TAC"/>
              <w:rPr>
                <w:lang w:eastAsia="zh-CN"/>
              </w:rPr>
            </w:pPr>
            <w:r w:rsidRPr="00DE0B89">
              <w:rPr>
                <w:lang w:eastAsia="zh-CN"/>
              </w:rPr>
              <w:t>-</w:t>
            </w:r>
          </w:p>
        </w:tc>
      </w:tr>
      <w:tr w:rsidR="006121F7" w:rsidRPr="00DE0B89" w14:paraId="29EBE313" w14:textId="77777777" w:rsidTr="005B4CB7">
        <w:tc>
          <w:tcPr>
            <w:tcW w:w="648" w:type="dxa"/>
          </w:tcPr>
          <w:p w14:paraId="439F3ECD" w14:textId="77777777" w:rsidR="006121F7" w:rsidRPr="00DE0B89" w:rsidRDefault="006121F7" w:rsidP="006121F7">
            <w:pPr>
              <w:pStyle w:val="TAC"/>
            </w:pPr>
            <w:r w:rsidRPr="00DE0B89">
              <w:t>19</w:t>
            </w:r>
          </w:p>
        </w:tc>
        <w:tc>
          <w:tcPr>
            <w:tcW w:w="3969" w:type="dxa"/>
          </w:tcPr>
          <w:p w14:paraId="4F390DE5" w14:textId="77777777" w:rsidR="006121F7" w:rsidRPr="00DE0B89" w:rsidRDefault="006121F7" w:rsidP="006121F7">
            <w:pPr>
              <w:pStyle w:val="TAL"/>
            </w:pPr>
            <w:r w:rsidRPr="00DE0B89">
              <w:t>The SS changes NR Cell 1 power level according to the row "T1" in table 7.1.1.1.4.3.2-1/1A.</w:t>
            </w:r>
          </w:p>
        </w:tc>
        <w:tc>
          <w:tcPr>
            <w:tcW w:w="709" w:type="dxa"/>
          </w:tcPr>
          <w:p w14:paraId="5AD6F8B6" w14:textId="77777777" w:rsidR="006121F7" w:rsidRPr="00DE0B89" w:rsidRDefault="006121F7" w:rsidP="006121F7">
            <w:pPr>
              <w:pStyle w:val="TAC"/>
              <w:rPr>
                <w:lang w:eastAsia="zh-CN"/>
              </w:rPr>
            </w:pPr>
            <w:r w:rsidRPr="00DE0B89">
              <w:rPr>
                <w:lang w:eastAsia="zh-CN"/>
              </w:rPr>
              <w:t>-</w:t>
            </w:r>
          </w:p>
        </w:tc>
        <w:tc>
          <w:tcPr>
            <w:tcW w:w="2977" w:type="dxa"/>
          </w:tcPr>
          <w:p w14:paraId="041034E3" w14:textId="77777777" w:rsidR="006121F7" w:rsidRPr="00DE0B89" w:rsidRDefault="006121F7" w:rsidP="006121F7">
            <w:pPr>
              <w:pStyle w:val="TAL"/>
              <w:rPr>
                <w:lang w:eastAsia="zh-CN"/>
              </w:rPr>
            </w:pPr>
            <w:r w:rsidRPr="00DE0B89">
              <w:rPr>
                <w:lang w:eastAsia="zh-CN"/>
              </w:rPr>
              <w:t>-</w:t>
            </w:r>
          </w:p>
        </w:tc>
        <w:tc>
          <w:tcPr>
            <w:tcW w:w="567" w:type="dxa"/>
          </w:tcPr>
          <w:p w14:paraId="7CC9A8FA" w14:textId="77777777" w:rsidR="006121F7" w:rsidRPr="00DE0B89" w:rsidRDefault="006121F7" w:rsidP="006121F7">
            <w:pPr>
              <w:pStyle w:val="TAC"/>
            </w:pPr>
            <w:r w:rsidRPr="00DE0B89">
              <w:t>-</w:t>
            </w:r>
          </w:p>
        </w:tc>
        <w:tc>
          <w:tcPr>
            <w:tcW w:w="892" w:type="dxa"/>
          </w:tcPr>
          <w:p w14:paraId="5F6467B8" w14:textId="77777777" w:rsidR="006121F7" w:rsidRPr="00DE0B89" w:rsidRDefault="006121F7" w:rsidP="006121F7">
            <w:pPr>
              <w:pStyle w:val="TAC"/>
            </w:pPr>
            <w:r w:rsidRPr="00DE0B89">
              <w:t>-</w:t>
            </w:r>
          </w:p>
        </w:tc>
      </w:tr>
      <w:tr w:rsidR="006121F7" w:rsidRPr="00DE0B89" w14:paraId="01A68C14" w14:textId="77777777" w:rsidTr="005B4CB7">
        <w:tc>
          <w:tcPr>
            <w:tcW w:w="648" w:type="dxa"/>
          </w:tcPr>
          <w:p w14:paraId="59731296" w14:textId="77777777" w:rsidR="006121F7" w:rsidRPr="00DE0B89" w:rsidRDefault="006121F7" w:rsidP="006121F7">
            <w:pPr>
              <w:pStyle w:val="TAC"/>
            </w:pPr>
            <w:r w:rsidRPr="00DE0B89">
              <w:t>20</w:t>
            </w:r>
          </w:p>
        </w:tc>
        <w:tc>
          <w:tcPr>
            <w:tcW w:w="3969" w:type="dxa"/>
          </w:tcPr>
          <w:p w14:paraId="2E9CF7A9" w14:textId="77777777" w:rsidR="006121F7" w:rsidRPr="00DE0B89" w:rsidRDefault="006121F7" w:rsidP="006121F7">
            <w:pPr>
              <w:pStyle w:val="TAL"/>
            </w:pPr>
            <w:r w:rsidRPr="00DE0B89">
              <w:t xml:space="preserve">Check: Does the UE transmit preamble on PRACH using a preamble with PREAMBLE_INDEX to a ra-PreambleIndex corresponding to the selected </w:t>
            </w:r>
            <w:r w:rsidRPr="00DE0B89">
              <w:rPr>
                <w:lang w:eastAsia="zh-CN"/>
              </w:rPr>
              <w:t xml:space="preserve">CSI-RS </w:t>
            </w:r>
            <w:r w:rsidRPr="00DE0B89">
              <w:t>provided by RRC on NR Cell 1 Beam index #1?</w:t>
            </w:r>
          </w:p>
        </w:tc>
        <w:tc>
          <w:tcPr>
            <w:tcW w:w="709" w:type="dxa"/>
          </w:tcPr>
          <w:p w14:paraId="56D5C8D6" w14:textId="77777777" w:rsidR="006121F7" w:rsidRPr="00DE0B89" w:rsidRDefault="006121F7" w:rsidP="006121F7">
            <w:pPr>
              <w:pStyle w:val="TAC"/>
            </w:pPr>
            <w:r w:rsidRPr="00DE0B89">
              <w:t>--&gt;</w:t>
            </w:r>
          </w:p>
        </w:tc>
        <w:tc>
          <w:tcPr>
            <w:tcW w:w="2977" w:type="dxa"/>
          </w:tcPr>
          <w:p w14:paraId="6286ADA8" w14:textId="77777777" w:rsidR="006121F7" w:rsidRPr="00DE0B89" w:rsidRDefault="006121F7" w:rsidP="006121F7">
            <w:pPr>
              <w:pStyle w:val="TAL"/>
            </w:pPr>
            <w:r w:rsidRPr="00DE0B89">
              <w:t>PRACH Preamble</w:t>
            </w:r>
          </w:p>
        </w:tc>
        <w:tc>
          <w:tcPr>
            <w:tcW w:w="567" w:type="dxa"/>
          </w:tcPr>
          <w:p w14:paraId="63C0DFCB" w14:textId="77777777" w:rsidR="006121F7" w:rsidRPr="00DE0B89" w:rsidRDefault="006121F7" w:rsidP="006121F7">
            <w:pPr>
              <w:pStyle w:val="TAC"/>
            </w:pPr>
            <w:r w:rsidRPr="00DE0B89">
              <w:t>3</w:t>
            </w:r>
          </w:p>
        </w:tc>
        <w:tc>
          <w:tcPr>
            <w:tcW w:w="892" w:type="dxa"/>
          </w:tcPr>
          <w:p w14:paraId="79565FCF" w14:textId="77777777" w:rsidR="006121F7" w:rsidRPr="00DE0B89" w:rsidRDefault="006121F7" w:rsidP="006121F7">
            <w:pPr>
              <w:pStyle w:val="TAC"/>
            </w:pPr>
            <w:r w:rsidRPr="00DE0B89">
              <w:t>P</w:t>
            </w:r>
          </w:p>
        </w:tc>
      </w:tr>
      <w:tr w:rsidR="006121F7" w:rsidRPr="00DE0B89" w14:paraId="1D998842" w14:textId="77777777" w:rsidTr="005B4CB7">
        <w:tc>
          <w:tcPr>
            <w:tcW w:w="648" w:type="dxa"/>
          </w:tcPr>
          <w:p w14:paraId="6D5882C0" w14:textId="77777777" w:rsidR="006121F7" w:rsidRPr="00DE0B89" w:rsidRDefault="006121F7" w:rsidP="006121F7">
            <w:pPr>
              <w:pStyle w:val="TAC"/>
            </w:pPr>
            <w:r w:rsidRPr="00DE0B89">
              <w:t>21</w:t>
            </w:r>
          </w:p>
        </w:tc>
        <w:tc>
          <w:tcPr>
            <w:tcW w:w="3969" w:type="dxa"/>
          </w:tcPr>
          <w:p w14:paraId="779CF563" w14:textId="77777777" w:rsidR="006121F7" w:rsidRPr="00DE0B89" w:rsidRDefault="006121F7" w:rsidP="006121F7">
            <w:pPr>
              <w:keepNext/>
              <w:keepLines/>
              <w:spacing w:after="0"/>
              <w:rPr>
                <w:rFonts w:ascii="Arial" w:hAnsi="Arial" w:cs="Arial"/>
                <w:sz w:val="18"/>
                <w:szCs w:val="18"/>
              </w:rPr>
            </w:pPr>
            <w:r w:rsidRPr="00DE0B89">
              <w:rPr>
                <w:rFonts w:ascii="Arial" w:hAnsi="Arial" w:cs="Arial"/>
                <w:sz w:val="18"/>
                <w:szCs w:val="18"/>
              </w:rPr>
              <w:t>The SS waits for ra-ResponseWindowBFR</w:t>
            </w:r>
            <w:r w:rsidRPr="00DE0B89" w:rsidDel="001B431A">
              <w:rPr>
                <w:rFonts w:ascii="Arial" w:hAnsi="Arial" w:cs="Arial"/>
                <w:sz w:val="18"/>
                <w:szCs w:val="18"/>
                <w:lang w:eastAsia="zh-CN"/>
              </w:rPr>
              <w:t xml:space="preserve"> </w:t>
            </w:r>
            <w:r w:rsidRPr="00DE0B89">
              <w:rPr>
                <w:rFonts w:ascii="Arial" w:hAnsi="Arial" w:cs="Arial"/>
                <w:sz w:val="18"/>
                <w:szCs w:val="18"/>
                <w:lang w:eastAsia="zh-CN"/>
              </w:rPr>
              <w:t>expire.</w:t>
            </w:r>
          </w:p>
          <w:p w14:paraId="5B7EC316" w14:textId="77777777" w:rsidR="006121F7" w:rsidRPr="00DE0B89" w:rsidRDefault="006121F7" w:rsidP="006121F7">
            <w:pPr>
              <w:pStyle w:val="TAL"/>
            </w:pPr>
            <w:r w:rsidRPr="00DE0B89">
              <w:rPr>
                <w:rFonts w:cs="Arial"/>
                <w:szCs w:val="18"/>
              </w:rPr>
              <w:t>NOTE: The SS does not transmit Random Access Response to the UE.</w:t>
            </w:r>
          </w:p>
        </w:tc>
        <w:tc>
          <w:tcPr>
            <w:tcW w:w="709" w:type="dxa"/>
          </w:tcPr>
          <w:p w14:paraId="290F0107" w14:textId="77777777" w:rsidR="006121F7" w:rsidRPr="00DE0B89" w:rsidRDefault="006121F7" w:rsidP="006121F7">
            <w:pPr>
              <w:pStyle w:val="TAC"/>
              <w:rPr>
                <w:lang w:eastAsia="zh-CN"/>
              </w:rPr>
            </w:pPr>
            <w:r w:rsidRPr="00DE0B89">
              <w:rPr>
                <w:lang w:eastAsia="zh-CN"/>
              </w:rPr>
              <w:t>-</w:t>
            </w:r>
          </w:p>
        </w:tc>
        <w:tc>
          <w:tcPr>
            <w:tcW w:w="2977" w:type="dxa"/>
          </w:tcPr>
          <w:p w14:paraId="3FA741CF" w14:textId="77777777" w:rsidR="006121F7" w:rsidRPr="00DE0B89" w:rsidRDefault="006121F7" w:rsidP="006121F7">
            <w:pPr>
              <w:pStyle w:val="TAL"/>
              <w:rPr>
                <w:lang w:eastAsia="zh-CN"/>
              </w:rPr>
            </w:pPr>
            <w:r w:rsidRPr="00DE0B89">
              <w:rPr>
                <w:lang w:eastAsia="zh-CN"/>
              </w:rPr>
              <w:t>-</w:t>
            </w:r>
          </w:p>
        </w:tc>
        <w:tc>
          <w:tcPr>
            <w:tcW w:w="567" w:type="dxa"/>
          </w:tcPr>
          <w:p w14:paraId="0E947AFE" w14:textId="77777777" w:rsidR="006121F7" w:rsidRPr="00DE0B89" w:rsidRDefault="006121F7" w:rsidP="006121F7">
            <w:pPr>
              <w:pStyle w:val="TAC"/>
            </w:pPr>
            <w:r w:rsidRPr="00DE0B89">
              <w:t>-</w:t>
            </w:r>
          </w:p>
        </w:tc>
        <w:tc>
          <w:tcPr>
            <w:tcW w:w="892" w:type="dxa"/>
          </w:tcPr>
          <w:p w14:paraId="713F1F1D" w14:textId="77777777" w:rsidR="006121F7" w:rsidRPr="00DE0B89" w:rsidRDefault="006121F7" w:rsidP="006121F7">
            <w:pPr>
              <w:pStyle w:val="TAC"/>
            </w:pPr>
            <w:r w:rsidRPr="00DE0B89">
              <w:t>-</w:t>
            </w:r>
          </w:p>
        </w:tc>
      </w:tr>
      <w:tr w:rsidR="006121F7" w:rsidRPr="00DE0B89" w14:paraId="114546EE" w14:textId="77777777" w:rsidTr="005B4CB7">
        <w:tc>
          <w:tcPr>
            <w:tcW w:w="648" w:type="dxa"/>
          </w:tcPr>
          <w:p w14:paraId="260D1509" w14:textId="77777777" w:rsidR="006121F7" w:rsidRPr="00DE0B89" w:rsidRDefault="006121F7" w:rsidP="006121F7">
            <w:pPr>
              <w:pStyle w:val="TAC"/>
            </w:pPr>
            <w:r w:rsidRPr="00DE0B89">
              <w:t>22</w:t>
            </w:r>
          </w:p>
        </w:tc>
        <w:tc>
          <w:tcPr>
            <w:tcW w:w="3969" w:type="dxa"/>
          </w:tcPr>
          <w:p w14:paraId="5EECB191" w14:textId="77777777" w:rsidR="006121F7" w:rsidRPr="00DE0B89" w:rsidRDefault="006121F7" w:rsidP="006121F7">
            <w:pPr>
              <w:pStyle w:val="TAL"/>
            </w:pPr>
            <w:r w:rsidRPr="00DE0B89">
              <w:t>Check: Does the UE retransmit a preamble on PRACH with ra-PreambleIndex same as the Step 20?</w:t>
            </w:r>
          </w:p>
        </w:tc>
        <w:tc>
          <w:tcPr>
            <w:tcW w:w="709" w:type="dxa"/>
          </w:tcPr>
          <w:p w14:paraId="3964E377" w14:textId="77777777" w:rsidR="006121F7" w:rsidRPr="00DE0B89" w:rsidRDefault="006121F7" w:rsidP="006121F7">
            <w:pPr>
              <w:pStyle w:val="TAC"/>
            </w:pPr>
            <w:r w:rsidRPr="00DE0B89">
              <w:t>--&gt;</w:t>
            </w:r>
          </w:p>
        </w:tc>
        <w:tc>
          <w:tcPr>
            <w:tcW w:w="2977" w:type="dxa"/>
          </w:tcPr>
          <w:p w14:paraId="6E771343" w14:textId="77777777" w:rsidR="006121F7" w:rsidRPr="00DE0B89" w:rsidRDefault="006121F7" w:rsidP="006121F7">
            <w:pPr>
              <w:pStyle w:val="TAL"/>
            </w:pPr>
            <w:r w:rsidRPr="00DE0B89">
              <w:t>PRACH Preamble</w:t>
            </w:r>
          </w:p>
        </w:tc>
        <w:tc>
          <w:tcPr>
            <w:tcW w:w="567" w:type="dxa"/>
          </w:tcPr>
          <w:p w14:paraId="692AD2AB" w14:textId="77777777" w:rsidR="006121F7" w:rsidRPr="00DE0B89" w:rsidRDefault="006121F7" w:rsidP="006121F7">
            <w:pPr>
              <w:pStyle w:val="TAC"/>
            </w:pPr>
            <w:r w:rsidRPr="00DE0B89">
              <w:t>4</w:t>
            </w:r>
          </w:p>
        </w:tc>
        <w:tc>
          <w:tcPr>
            <w:tcW w:w="892" w:type="dxa"/>
          </w:tcPr>
          <w:p w14:paraId="2AE0E887" w14:textId="77777777" w:rsidR="006121F7" w:rsidRPr="00DE0B89" w:rsidRDefault="006121F7" w:rsidP="006121F7">
            <w:pPr>
              <w:pStyle w:val="TAC"/>
            </w:pPr>
            <w:r w:rsidRPr="00DE0B89">
              <w:t>P</w:t>
            </w:r>
          </w:p>
        </w:tc>
      </w:tr>
      <w:tr w:rsidR="006121F7" w:rsidRPr="00DE0B89" w14:paraId="66599F79" w14:textId="77777777" w:rsidTr="005B4CB7">
        <w:tc>
          <w:tcPr>
            <w:tcW w:w="648" w:type="dxa"/>
          </w:tcPr>
          <w:p w14:paraId="29BEE1AB" w14:textId="77777777" w:rsidR="006121F7" w:rsidRPr="00DE0B89" w:rsidRDefault="006121F7" w:rsidP="006121F7">
            <w:pPr>
              <w:pStyle w:val="TAC"/>
            </w:pPr>
            <w:r w:rsidRPr="00DE0B89">
              <w:t>23</w:t>
            </w:r>
          </w:p>
        </w:tc>
        <w:tc>
          <w:tcPr>
            <w:tcW w:w="3969" w:type="dxa"/>
          </w:tcPr>
          <w:p w14:paraId="1AE4225C" w14:textId="77777777" w:rsidR="006121F7" w:rsidRPr="00DE0B89" w:rsidRDefault="006121F7" w:rsidP="006121F7">
            <w:pPr>
              <w:pStyle w:val="TAL"/>
            </w:pPr>
            <w:r w:rsidRPr="00DE0B89">
              <w:t xml:space="preserve">The SS transmits a MAC PDU addressed to UE </w:t>
            </w:r>
            <w:r w:rsidRPr="00DE0B89">
              <w:rPr>
                <w:lang w:eastAsia="zh-CN"/>
              </w:rPr>
              <w:t>C</w:t>
            </w:r>
            <w:r w:rsidRPr="00DE0B89">
              <w:t>-RNTI, containing multiple RAR’s and one of the MAC sub headers contains a matching RAPID on NR Cell 1.</w:t>
            </w:r>
          </w:p>
        </w:tc>
        <w:tc>
          <w:tcPr>
            <w:tcW w:w="709" w:type="dxa"/>
          </w:tcPr>
          <w:p w14:paraId="3D06D09B" w14:textId="77777777" w:rsidR="006121F7" w:rsidRPr="00DE0B89" w:rsidRDefault="006121F7" w:rsidP="006121F7">
            <w:pPr>
              <w:pStyle w:val="TAC"/>
            </w:pPr>
            <w:r w:rsidRPr="00DE0B89">
              <w:t>&lt;--</w:t>
            </w:r>
          </w:p>
        </w:tc>
        <w:tc>
          <w:tcPr>
            <w:tcW w:w="2977" w:type="dxa"/>
          </w:tcPr>
          <w:p w14:paraId="497D9217" w14:textId="77777777" w:rsidR="006121F7" w:rsidRPr="00DE0B89" w:rsidRDefault="006121F7" w:rsidP="006121F7">
            <w:pPr>
              <w:pStyle w:val="TAL"/>
            </w:pPr>
            <w:r w:rsidRPr="00DE0B89">
              <w:t>Random Access Response</w:t>
            </w:r>
          </w:p>
        </w:tc>
        <w:tc>
          <w:tcPr>
            <w:tcW w:w="567" w:type="dxa"/>
          </w:tcPr>
          <w:p w14:paraId="715A56A4" w14:textId="77777777" w:rsidR="006121F7" w:rsidRPr="00DE0B89" w:rsidRDefault="006121F7" w:rsidP="006121F7">
            <w:pPr>
              <w:pStyle w:val="TAC"/>
            </w:pPr>
            <w:r w:rsidRPr="00DE0B89">
              <w:rPr>
                <w:lang w:eastAsia="zh-CN"/>
              </w:rPr>
              <w:t>-</w:t>
            </w:r>
          </w:p>
        </w:tc>
        <w:tc>
          <w:tcPr>
            <w:tcW w:w="892" w:type="dxa"/>
          </w:tcPr>
          <w:p w14:paraId="31BACD10" w14:textId="77777777" w:rsidR="006121F7" w:rsidRPr="00DE0B89" w:rsidRDefault="006121F7" w:rsidP="006121F7">
            <w:pPr>
              <w:pStyle w:val="TAC"/>
            </w:pPr>
            <w:r w:rsidRPr="00DE0B89">
              <w:rPr>
                <w:lang w:eastAsia="zh-CN"/>
              </w:rPr>
              <w:t>-</w:t>
            </w:r>
          </w:p>
        </w:tc>
      </w:tr>
      <w:tr w:rsidR="006121F7" w:rsidRPr="00DE0B89" w14:paraId="7D34E5F0" w14:textId="77777777" w:rsidTr="005B4CB7">
        <w:tc>
          <w:tcPr>
            <w:tcW w:w="648" w:type="dxa"/>
            <w:tcBorders>
              <w:top w:val="single" w:sz="4" w:space="0" w:color="auto"/>
              <w:left w:val="single" w:sz="4" w:space="0" w:color="auto"/>
              <w:bottom w:val="single" w:sz="4" w:space="0" w:color="auto"/>
              <w:right w:val="single" w:sz="4" w:space="0" w:color="auto"/>
            </w:tcBorders>
          </w:tcPr>
          <w:p w14:paraId="1747DBCC" w14:textId="77777777" w:rsidR="006121F7" w:rsidRPr="00DE0B89" w:rsidRDefault="006121F7" w:rsidP="006121F7">
            <w:pPr>
              <w:pStyle w:val="TAC"/>
            </w:pPr>
            <w:r w:rsidRPr="00DE0B89">
              <w:t>24</w:t>
            </w:r>
          </w:p>
        </w:tc>
        <w:tc>
          <w:tcPr>
            <w:tcW w:w="3969" w:type="dxa"/>
            <w:tcBorders>
              <w:top w:val="single" w:sz="4" w:space="0" w:color="auto"/>
              <w:left w:val="single" w:sz="4" w:space="0" w:color="auto"/>
              <w:bottom w:val="single" w:sz="4" w:space="0" w:color="auto"/>
              <w:right w:val="single" w:sz="4" w:space="0" w:color="auto"/>
            </w:tcBorders>
          </w:tcPr>
          <w:p w14:paraId="3AC7D7BC" w14:textId="77777777" w:rsidR="006121F7" w:rsidRPr="00DE0B89" w:rsidRDefault="006121F7" w:rsidP="006121F7">
            <w:pPr>
              <w:pStyle w:val="TAL"/>
            </w:pPr>
            <w:r w:rsidRPr="00DE0B89">
              <w:t>The SS waits for ra-ResponseWindowBFR expire.</w:t>
            </w:r>
          </w:p>
        </w:tc>
        <w:tc>
          <w:tcPr>
            <w:tcW w:w="709" w:type="dxa"/>
            <w:tcBorders>
              <w:top w:val="single" w:sz="4" w:space="0" w:color="auto"/>
              <w:left w:val="single" w:sz="4" w:space="0" w:color="auto"/>
              <w:bottom w:val="single" w:sz="4" w:space="0" w:color="auto"/>
              <w:right w:val="single" w:sz="4" w:space="0" w:color="auto"/>
            </w:tcBorders>
          </w:tcPr>
          <w:p w14:paraId="1FAC0ABC" w14:textId="77777777" w:rsidR="006121F7" w:rsidRPr="00DE0B89" w:rsidRDefault="006121F7" w:rsidP="006121F7">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2624940F" w14:textId="77777777" w:rsidR="006121F7" w:rsidRPr="00DE0B89" w:rsidRDefault="006121F7" w:rsidP="006121F7">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0BB0B" w14:textId="77777777" w:rsidR="006121F7" w:rsidRPr="00DE0B89" w:rsidRDefault="006121F7" w:rsidP="006121F7">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8248CA9" w14:textId="77777777" w:rsidR="006121F7" w:rsidRPr="00DE0B89" w:rsidRDefault="006121F7" w:rsidP="006121F7">
            <w:pPr>
              <w:pStyle w:val="TAC"/>
              <w:rPr>
                <w:lang w:eastAsia="zh-CN"/>
              </w:rPr>
            </w:pPr>
            <w:r w:rsidRPr="00DE0B89">
              <w:rPr>
                <w:lang w:eastAsia="zh-CN"/>
              </w:rPr>
              <w:t>-</w:t>
            </w:r>
          </w:p>
        </w:tc>
      </w:tr>
      <w:tr w:rsidR="006121F7" w:rsidRPr="00DE0B89" w14:paraId="6F9FB719" w14:textId="77777777" w:rsidTr="005B4CB7">
        <w:tc>
          <w:tcPr>
            <w:tcW w:w="648" w:type="dxa"/>
            <w:tcBorders>
              <w:top w:val="single" w:sz="4" w:space="0" w:color="auto"/>
              <w:left w:val="single" w:sz="4" w:space="0" w:color="auto"/>
              <w:bottom w:val="single" w:sz="4" w:space="0" w:color="auto"/>
              <w:right w:val="single" w:sz="4" w:space="0" w:color="auto"/>
            </w:tcBorders>
          </w:tcPr>
          <w:p w14:paraId="71663161" w14:textId="77777777" w:rsidR="006121F7" w:rsidRPr="00DE0B89" w:rsidRDefault="006121F7" w:rsidP="006121F7">
            <w:pPr>
              <w:pStyle w:val="TAC"/>
            </w:pPr>
            <w:r w:rsidRPr="00DE0B89">
              <w:t>25</w:t>
            </w:r>
          </w:p>
        </w:tc>
        <w:tc>
          <w:tcPr>
            <w:tcW w:w="3969" w:type="dxa"/>
            <w:tcBorders>
              <w:top w:val="single" w:sz="4" w:space="0" w:color="auto"/>
              <w:left w:val="single" w:sz="4" w:space="0" w:color="auto"/>
              <w:bottom w:val="single" w:sz="4" w:space="0" w:color="auto"/>
              <w:right w:val="single" w:sz="4" w:space="0" w:color="auto"/>
            </w:tcBorders>
          </w:tcPr>
          <w:p w14:paraId="7881468D" w14:textId="77777777" w:rsidR="006121F7" w:rsidRPr="00DE0B89" w:rsidRDefault="006121F7" w:rsidP="006121F7">
            <w:pPr>
              <w:pStyle w:val="TAL"/>
            </w:pPr>
            <w:r w:rsidRPr="00DE0B89">
              <w:t>Check: Does the UE retransmit a preamble on PRACH?</w:t>
            </w:r>
          </w:p>
        </w:tc>
        <w:tc>
          <w:tcPr>
            <w:tcW w:w="709" w:type="dxa"/>
            <w:tcBorders>
              <w:top w:val="single" w:sz="4" w:space="0" w:color="auto"/>
              <w:left w:val="single" w:sz="4" w:space="0" w:color="auto"/>
              <w:bottom w:val="single" w:sz="4" w:space="0" w:color="auto"/>
              <w:right w:val="single" w:sz="4" w:space="0" w:color="auto"/>
            </w:tcBorders>
          </w:tcPr>
          <w:p w14:paraId="127C9A38" w14:textId="77777777" w:rsidR="006121F7" w:rsidRPr="00DE0B89" w:rsidRDefault="006121F7" w:rsidP="006121F7">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513507B9" w14:textId="77777777" w:rsidR="006121F7" w:rsidRPr="00DE0B89" w:rsidRDefault="006121F7" w:rsidP="006121F7">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A761294" w14:textId="77777777" w:rsidR="006121F7" w:rsidRPr="00DE0B89" w:rsidRDefault="006121F7" w:rsidP="006121F7">
            <w:pPr>
              <w:pStyle w:val="TAC"/>
              <w:rPr>
                <w:lang w:eastAsia="zh-CN"/>
              </w:rPr>
            </w:pPr>
            <w:r w:rsidRPr="00DE0B89">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1EB3B7D2" w14:textId="77777777" w:rsidR="006121F7" w:rsidRPr="00DE0B89" w:rsidRDefault="006121F7" w:rsidP="006121F7">
            <w:pPr>
              <w:pStyle w:val="TAC"/>
              <w:rPr>
                <w:lang w:eastAsia="zh-CN"/>
              </w:rPr>
            </w:pPr>
            <w:r w:rsidRPr="00DE0B89">
              <w:rPr>
                <w:lang w:eastAsia="zh-CN"/>
              </w:rPr>
              <w:t>F</w:t>
            </w:r>
          </w:p>
        </w:tc>
      </w:tr>
      <w:tr w:rsidR="006121F7" w:rsidRPr="00DE0B89" w14:paraId="311CE9A2" w14:textId="77777777" w:rsidTr="005B4CB7">
        <w:tc>
          <w:tcPr>
            <w:tcW w:w="9762" w:type="dxa"/>
            <w:gridSpan w:val="6"/>
            <w:tcBorders>
              <w:top w:val="single" w:sz="4" w:space="0" w:color="auto"/>
              <w:left w:val="single" w:sz="4" w:space="0" w:color="auto"/>
              <w:bottom w:val="single" w:sz="4" w:space="0" w:color="auto"/>
              <w:right w:val="single" w:sz="4" w:space="0" w:color="auto"/>
            </w:tcBorders>
          </w:tcPr>
          <w:p w14:paraId="5D4022AE" w14:textId="77777777" w:rsidR="006121F7" w:rsidRPr="00DE0B89" w:rsidRDefault="006121F7" w:rsidP="006121F7">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 xml:space="preserve">RRCConnectionReconfiguration </w:t>
            </w:r>
            <w:r w:rsidRPr="00DE0B89">
              <w:t>36.508 [7], Table 4.6.1-8 using condition EN-DC_EmbedNR_RRCRecon.</w:t>
            </w:r>
          </w:p>
          <w:p w14:paraId="007F5CEF" w14:textId="77777777" w:rsidR="006121F7" w:rsidRPr="00DE0B89" w:rsidRDefault="006121F7" w:rsidP="006121F7">
            <w:pPr>
              <w:pStyle w:val="TAN"/>
              <w:rPr>
                <w:lang w:eastAsia="zh-CN"/>
              </w:rPr>
            </w:pPr>
            <w:r w:rsidRPr="00DE0B89">
              <w:t>Note 2:</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r w:rsidRPr="00DE0B89">
              <w:t>.</w:t>
            </w:r>
          </w:p>
        </w:tc>
      </w:tr>
    </w:tbl>
    <w:p w14:paraId="3D3BB728" w14:textId="77777777" w:rsidR="005B4CB7" w:rsidRPr="00DE0B89" w:rsidRDefault="005B4CB7" w:rsidP="005B4CB7"/>
    <w:p w14:paraId="36EE4D90" w14:textId="77777777" w:rsidR="005B4CB7" w:rsidRPr="00DE0B89" w:rsidRDefault="005B4CB7" w:rsidP="005B4CB7">
      <w:pPr>
        <w:pStyle w:val="H6"/>
      </w:pPr>
      <w:r w:rsidRPr="00DE0B89">
        <w:t>7.1.1.1.</w:t>
      </w:r>
      <w:r w:rsidRPr="00DE0B89">
        <w:rPr>
          <w:lang w:eastAsia="zh-CN"/>
        </w:rPr>
        <w:t>4</w:t>
      </w:r>
      <w:r w:rsidRPr="00DE0B89">
        <w:t>.3.3</w:t>
      </w:r>
      <w:r w:rsidRPr="00DE0B89">
        <w:tab/>
        <w:t>Specific message contents</w:t>
      </w:r>
    </w:p>
    <w:p w14:paraId="6F226F2B" w14:textId="77777777" w:rsidR="005B4CB7" w:rsidRPr="00DE0B89" w:rsidRDefault="005B4CB7" w:rsidP="005B4CB7">
      <w:pPr>
        <w:pStyle w:val="TH"/>
      </w:pPr>
      <w:r w:rsidRPr="00DE0B89">
        <w:t>Table 7.1.1.1.4.3.3-1: Void</w:t>
      </w:r>
    </w:p>
    <w:p w14:paraId="170FA701" w14:textId="77777777" w:rsidR="005B4CB7" w:rsidRPr="00DE0B89" w:rsidRDefault="005B4CB7" w:rsidP="005B4CB7">
      <w:pPr>
        <w:pStyle w:val="TH"/>
        <w:rPr>
          <w:i/>
          <w:iCs/>
        </w:rPr>
      </w:pPr>
      <w:r w:rsidRPr="00DE0B89">
        <w:t>Table 7.1.1.1.4.3.3-2: Void</w:t>
      </w:r>
    </w:p>
    <w:p w14:paraId="4E8697DF" w14:textId="77777777" w:rsidR="005B4CB7" w:rsidRPr="00DE0B89" w:rsidRDefault="005B4CB7" w:rsidP="005B4CB7"/>
    <w:p w14:paraId="1C7D1CEE" w14:textId="77777777" w:rsidR="005B4CB7" w:rsidRPr="00DE0B89" w:rsidRDefault="005B4CB7" w:rsidP="005B4CB7">
      <w:pPr>
        <w:pStyle w:val="TH"/>
      </w:pPr>
      <w:r w:rsidRPr="00DE0B89">
        <w:t xml:space="preserve">Table 7.1.1.1.4.3.3-3: </w:t>
      </w:r>
      <w:r w:rsidRPr="00DE0B89">
        <w:rPr>
          <w:i/>
          <w:iCs/>
        </w:rPr>
        <w:t>RRCReconfiguration</w:t>
      </w:r>
      <w:r w:rsidRPr="00DE0B89" w:rsidDel="00E41EF6">
        <w:t xml:space="preserve"> </w:t>
      </w:r>
      <w:r w:rsidRPr="00DE0B89">
        <w:t>(Step 1, Step8, Step17 Table 7.1.1.1.4.3.2-2)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B4CB7" w:rsidRPr="00DE0B89" w14:paraId="4D825F4D" w14:textId="77777777" w:rsidTr="005B4CB7">
        <w:tc>
          <w:tcPr>
            <w:tcW w:w="9738" w:type="dxa"/>
            <w:gridSpan w:val="4"/>
          </w:tcPr>
          <w:p w14:paraId="06CBA4EA" w14:textId="77777777" w:rsidR="005B4CB7" w:rsidRPr="00DE0B89" w:rsidRDefault="005B4CB7" w:rsidP="005B4CB7">
            <w:pPr>
              <w:pStyle w:val="TAL"/>
            </w:pPr>
            <w:r w:rsidRPr="00DE0B89">
              <w:t>Derivation path: 38.508-1 [4], Table 4.6.1-13</w:t>
            </w:r>
          </w:p>
        </w:tc>
      </w:tr>
      <w:tr w:rsidR="005B4CB7" w:rsidRPr="00DE0B89" w14:paraId="34A4B84A" w14:textId="77777777" w:rsidTr="005B4CB7">
        <w:tblPrEx>
          <w:tblCellMar>
            <w:left w:w="108" w:type="dxa"/>
            <w:right w:w="108" w:type="dxa"/>
          </w:tblCellMar>
        </w:tblPrEx>
        <w:tc>
          <w:tcPr>
            <w:tcW w:w="4535" w:type="dxa"/>
            <w:shd w:val="clear" w:color="auto" w:fill="auto"/>
          </w:tcPr>
          <w:p w14:paraId="1D8EF2F4" w14:textId="77777777" w:rsidR="005B4CB7" w:rsidRPr="00DE0B89" w:rsidRDefault="005B4CB7" w:rsidP="005B4CB7">
            <w:pPr>
              <w:pStyle w:val="TAH"/>
            </w:pPr>
            <w:r w:rsidRPr="00DE0B89">
              <w:t>Information Element</w:t>
            </w:r>
          </w:p>
        </w:tc>
        <w:tc>
          <w:tcPr>
            <w:tcW w:w="2267" w:type="dxa"/>
            <w:shd w:val="clear" w:color="auto" w:fill="auto"/>
          </w:tcPr>
          <w:p w14:paraId="100B3649" w14:textId="77777777" w:rsidR="005B4CB7" w:rsidRPr="00DE0B89" w:rsidRDefault="005B4CB7" w:rsidP="005B4CB7">
            <w:pPr>
              <w:pStyle w:val="TAH"/>
            </w:pPr>
            <w:r w:rsidRPr="00DE0B89">
              <w:t>Value/remark</w:t>
            </w:r>
          </w:p>
        </w:tc>
        <w:tc>
          <w:tcPr>
            <w:tcW w:w="1700" w:type="dxa"/>
            <w:shd w:val="clear" w:color="auto" w:fill="auto"/>
          </w:tcPr>
          <w:p w14:paraId="192E587A" w14:textId="77777777" w:rsidR="005B4CB7" w:rsidRPr="00DE0B89" w:rsidRDefault="005B4CB7" w:rsidP="005B4CB7">
            <w:pPr>
              <w:pStyle w:val="TAH"/>
            </w:pPr>
            <w:r w:rsidRPr="00DE0B89">
              <w:t>Comment</w:t>
            </w:r>
          </w:p>
        </w:tc>
        <w:tc>
          <w:tcPr>
            <w:tcW w:w="1245" w:type="dxa"/>
            <w:shd w:val="clear" w:color="auto" w:fill="auto"/>
          </w:tcPr>
          <w:p w14:paraId="2204FE83" w14:textId="77777777" w:rsidR="005B4CB7" w:rsidRPr="00DE0B89" w:rsidRDefault="005B4CB7" w:rsidP="005B4CB7">
            <w:pPr>
              <w:pStyle w:val="TAH"/>
            </w:pPr>
            <w:r w:rsidRPr="00DE0B89">
              <w:t>Condition</w:t>
            </w:r>
          </w:p>
        </w:tc>
      </w:tr>
      <w:tr w:rsidR="005B4CB7" w:rsidRPr="00DE0B89" w14:paraId="7DF7ED40" w14:textId="77777777" w:rsidTr="005B4CB7">
        <w:tblPrEx>
          <w:tblCellMar>
            <w:left w:w="108" w:type="dxa"/>
            <w:right w:w="108" w:type="dxa"/>
          </w:tblCellMar>
        </w:tblPrEx>
        <w:tc>
          <w:tcPr>
            <w:tcW w:w="4535" w:type="dxa"/>
            <w:shd w:val="clear" w:color="auto" w:fill="auto"/>
          </w:tcPr>
          <w:p w14:paraId="2E3EBA69" w14:textId="77777777" w:rsidR="005B4CB7" w:rsidRPr="00DE0B89" w:rsidRDefault="005B4CB7" w:rsidP="005B4CB7">
            <w:pPr>
              <w:pStyle w:val="TAL"/>
              <w:rPr>
                <w:lang w:eastAsia="zh-CN"/>
              </w:rPr>
            </w:pPr>
            <w:r w:rsidRPr="00DE0B89">
              <w:t>RRCReconfiguration::=SEQUENCE{</w:t>
            </w:r>
          </w:p>
        </w:tc>
        <w:tc>
          <w:tcPr>
            <w:tcW w:w="2267" w:type="dxa"/>
            <w:shd w:val="clear" w:color="auto" w:fill="auto"/>
          </w:tcPr>
          <w:p w14:paraId="37822B95" w14:textId="77777777" w:rsidR="005B4CB7" w:rsidRPr="00DE0B89" w:rsidRDefault="005B4CB7" w:rsidP="005B4CB7">
            <w:pPr>
              <w:pStyle w:val="TAL"/>
            </w:pPr>
          </w:p>
        </w:tc>
        <w:tc>
          <w:tcPr>
            <w:tcW w:w="1700" w:type="dxa"/>
            <w:shd w:val="clear" w:color="auto" w:fill="auto"/>
          </w:tcPr>
          <w:p w14:paraId="17CEBA04" w14:textId="77777777" w:rsidR="005B4CB7" w:rsidRPr="00DE0B89" w:rsidRDefault="005B4CB7" w:rsidP="005B4CB7">
            <w:pPr>
              <w:pStyle w:val="TAL"/>
            </w:pPr>
          </w:p>
        </w:tc>
        <w:tc>
          <w:tcPr>
            <w:tcW w:w="1245" w:type="dxa"/>
            <w:shd w:val="clear" w:color="auto" w:fill="auto"/>
          </w:tcPr>
          <w:p w14:paraId="70C2D87B" w14:textId="77777777" w:rsidR="005B4CB7" w:rsidRPr="00DE0B89" w:rsidRDefault="005B4CB7" w:rsidP="005B4CB7">
            <w:pPr>
              <w:pStyle w:val="TAL"/>
            </w:pPr>
          </w:p>
        </w:tc>
      </w:tr>
      <w:tr w:rsidR="005B4CB7" w:rsidRPr="00DE0B89" w14:paraId="27F5F069" w14:textId="77777777" w:rsidTr="005B4CB7">
        <w:tblPrEx>
          <w:tblCellMar>
            <w:left w:w="108" w:type="dxa"/>
            <w:right w:w="108" w:type="dxa"/>
          </w:tblCellMar>
        </w:tblPrEx>
        <w:tc>
          <w:tcPr>
            <w:tcW w:w="4535" w:type="dxa"/>
            <w:shd w:val="clear" w:color="auto" w:fill="auto"/>
          </w:tcPr>
          <w:p w14:paraId="2B55B925" w14:textId="77777777" w:rsidR="005B4CB7" w:rsidRPr="00DE0B89" w:rsidRDefault="005B4CB7" w:rsidP="005B4CB7">
            <w:pPr>
              <w:pStyle w:val="TAL"/>
              <w:rPr>
                <w:lang w:eastAsia="zh-CN"/>
              </w:rPr>
            </w:pPr>
            <w:r w:rsidRPr="00DE0B89">
              <w:rPr>
                <w:lang w:eastAsia="zh-CN"/>
              </w:rPr>
              <w:t xml:space="preserve">  </w:t>
            </w:r>
            <w:r w:rsidRPr="00DE0B89">
              <w:t>criticalExtensions</w:t>
            </w:r>
            <w:r w:rsidRPr="00DE0B89">
              <w:rPr>
                <w:lang w:eastAsia="zh-CN"/>
              </w:rPr>
              <w:t xml:space="preserve"> CHOICE{</w:t>
            </w:r>
          </w:p>
        </w:tc>
        <w:tc>
          <w:tcPr>
            <w:tcW w:w="2267" w:type="dxa"/>
            <w:shd w:val="clear" w:color="auto" w:fill="auto"/>
          </w:tcPr>
          <w:p w14:paraId="12AC94E4" w14:textId="77777777" w:rsidR="005B4CB7" w:rsidRPr="00DE0B89" w:rsidRDefault="005B4CB7" w:rsidP="005B4CB7">
            <w:pPr>
              <w:pStyle w:val="TAL"/>
            </w:pPr>
          </w:p>
        </w:tc>
        <w:tc>
          <w:tcPr>
            <w:tcW w:w="1700" w:type="dxa"/>
            <w:shd w:val="clear" w:color="auto" w:fill="auto"/>
          </w:tcPr>
          <w:p w14:paraId="01D89725" w14:textId="77777777" w:rsidR="005B4CB7" w:rsidRPr="00DE0B89" w:rsidRDefault="005B4CB7" w:rsidP="005B4CB7">
            <w:pPr>
              <w:pStyle w:val="TAL"/>
            </w:pPr>
          </w:p>
        </w:tc>
        <w:tc>
          <w:tcPr>
            <w:tcW w:w="1245" w:type="dxa"/>
            <w:shd w:val="clear" w:color="auto" w:fill="auto"/>
          </w:tcPr>
          <w:p w14:paraId="6D2B0F46" w14:textId="77777777" w:rsidR="005B4CB7" w:rsidRPr="00DE0B89" w:rsidRDefault="005B4CB7" w:rsidP="005B4CB7">
            <w:pPr>
              <w:pStyle w:val="TAL"/>
            </w:pPr>
          </w:p>
        </w:tc>
      </w:tr>
      <w:tr w:rsidR="005B4CB7" w:rsidRPr="00DE0B89" w14:paraId="492F07EA" w14:textId="77777777" w:rsidTr="005B4CB7">
        <w:tblPrEx>
          <w:tblCellMar>
            <w:left w:w="108" w:type="dxa"/>
            <w:right w:w="108" w:type="dxa"/>
          </w:tblCellMar>
        </w:tblPrEx>
        <w:tc>
          <w:tcPr>
            <w:tcW w:w="4535" w:type="dxa"/>
            <w:shd w:val="clear" w:color="auto" w:fill="auto"/>
          </w:tcPr>
          <w:p w14:paraId="2114BFFE" w14:textId="77777777" w:rsidR="005B4CB7" w:rsidRPr="00DE0B89" w:rsidRDefault="005B4CB7" w:rsidP="005B4CB7">
            <w:pPr>
              <w:pStyle w:val="TAL"/>
              <w:rPr>
                <w:lang w:eastAsia="zh-CN"/>
              </w:rPr>
            </w:pPr>
            <w:r w:rsidRPr="00DE0B89">
              <w:rPr>
                <w:lang w:eastAsia="zh-CN"/>
              </w:rPr>
              <w:t xml:space="preserve">    r</w:t>
            </w:r>
            <w:r w:rsidRPr="00DE0B89">
              <w:t>rcReconfiguration</w:t>
            </w:r>
            <w:r w:rsidRPr="00DE0B89">
              <w:rPr>
                <w:lang w:eastAsia="zh-CN"/>
              </w:rPr>
              <w:t xml:space="preserve"> SEQUENCE{</w:t>
            </w:r>
          </w:p>
        </w:tc>
        <w:tc>
          <w:tcPr>
            <w:tcW w:w="2267" w:type="dxa"/>
            <w:shd w:val="clear" w:color="auto" w:fill="auto"/>
          </w:tcPr>
          <w:p w14:paraId="34163091" w14:textId="77777777" w:rsidR="005B4CB7" w:rsidRPr="00DE0B89" w:rsidRDefault="005B4CB7" w:rsidP="005B4CB7">
            <w:pPr>
              <w:pStyle w:val="TAL"/>
            </w:pPr>
          </w:p>
        </w:tc>
        <w:tc>
          <w:tcPr>
            <w:tcW w:w="1700" w:type="dxa"/>
            <w:shd w:val="clear" w:color="auto" w:fill="auto"/>
          </w:tcPr>
          <w:p w14:paraId="5251F47B" w14:textId="77777777" w:rsidR="005B4CB7" w:rsidRPr="00DE0B89" w:rsidRDefault="005B4CB7" w:rsidP="005B4CB7">
            <w:pPr>
              <w:pStyle w:val="TAL"/>
            </w:pPr>
          </w:p>
        </w:tc>
        <w:tc>
          <w:tcPr>
            <w:tcW w:w="1245" w:type="dxa"/>
            <w:shd w:val="clear" w:color="auto" w:fill="auto"/>
          </w:tcPr>
          <w:p w14:paraId="2D1CE94D" w14:textId="77777777" w:rsidR="005B4CB7" w:rsidRPr="00DE0B89" w:rsidRDefault="005B4CB7" w:rsidP="005B4CB7">
            <w:pPr>
              <w:pStyle w:val="TAL"/>
            </w:pPr>
          </w:p>
        </w:tc>
      </w:tr>
      <w:tr w:rsidR="005B4CB7" w:rsidRPr="00DE0B89" w14:paraId="10F4BAB1" w14:textId="77777777" w:rsidTr="005B4CB7">
        <w:tblPrEx>
          <w:tblCellMar>
            <w:left w:w="108" w:type="dxa"/>
            <w:right w:w="108" w:type="dxa"/>
          </w:tblCellMar>
        </w:tblPrEx>
        <w:tc>
          <w:tcPr>
            <w:tcW w:w="4535" w:type="dxa"/>
            <w:shd w:val="clear" w:color="auto" w:fill="auto"/>
          </w:tcPr>
          <w:p w14:paraId="2C4F66CA" w14:textId="77777777" w:rsidR="005B4CB7" w:rsidRPr="00DE0B89" w:rsidRDefault="005B4CB7" w:rsidP="005B4CB7">
            <w:pPr>
              <w:pStyle w:val="TAL"/>
            </w:pPr>
            <w:r w:rsidRPr="00DE0B89">
              <w:rPr>
                <w:lang w:eastAsia="zh-CN"/>
              </w:rPr>
              <w:t xml:space="preserve">      </w:t>
            </w:r>
            <w:r w:rsidRPr="00DE0B89">
              <w:t>secondaryCellGroup</w:t>
            </w:r>
          </w:p>
        </w:tc>
        <w:tc>
          <w:tcPr>
            <w:tcW w:w="2267" w:type="dxa"/>
            <w:shd w:val="clear" w:color="auto" w:fill="auto"/>
          </w:tcPr>
          <w:p w14:paraId="7D27117F" w14:textId="77777777" w:rsidR="005B4CB7" w:rsidRPr="00DE0B89" w:rsidRDefault="005B4CB7" w:rsidP="005B4CB7">
            <w:pPr>
              <w:pStyle w:val="TAL"/>
            </w:pPr>
            <w:r w:rsidRPr="00DE0B89">
              <w:t>CellGroupConfig</w:t>
            </w:r>
          </w:p>
        </w:tc>
        <w:tc>
          <w:tcPr>
            <w:tcW w:w="1700" w:type="dxa"/>
            <w:shd w:val="clear" w:color="auto" w:fill="auto"/>
          </w:tcPr>
          <w:p w14:paraId="5ED7253A" w14:textId="77777777" w:rsidR="005B4CB7" w:rsidRPr="00DE0B89" w:rsidRDefault="005B4CB7" w:rsidP="005B4CB7">
            <w:pPr>
              <w:pStyle w:val="TAL"/>
            </w:pPr>
            <w:r w:rsidRPr="00DE0B89">
              <w:t>OCTET STRING</w:t>
            </w:r>
          </w:p>
        </w:tc>
        <w:tc>
          <w:tcPr>
            <w:tcW w:w="1245" w:type="dxa"/>
            <w:shd w:val="clear" w:color="auto" w:fill="auto"/>
          </w:tcPr>
          <w:p w14:paraId="7EBC1814" w14:textId="77777777" w:rsidR="005B4CB7" w:rsidRPr="00DE0B89" w:rsidRDefault="005B4CB7" w:rsidP="005B4CB7">
            <w:pPr>
              <w:pStyle w:val="TAL"/>
              <w:rPr>
                <w:lang w:eastAsia="zh-CN"/>
              </w:rPr>
            </w:pPr>
            <w:r w:rsidRPr="00DE0B89">
              <w:rPr>
                <w:lang w:eastAsia="zh-CN"/>
              </w:rPr>
              <w:t>EN-DC</w:t>
            </w:r>
          </w:p>
        </w:tc>
      </w:tr>
      <w:tr w:rsidR="005B4CB7" w:rsidRPr="00DE0B89" w14:paraId="28A4DAD1" w14:textId="77777777" w:rsidTr="005B4CB7">
        <w:tblPrEx>
          <w:tblCellMar>
            <w:left w:w="108" w:type="dxa"/>
            <w:right w:w="108" w:type="dxa"/>
          </w:tblCellMar>
        </w:tblPrEx>
        <w:tc>
          <w:tcPr>
            <w:tcW w:w="4535" w:type="dxa"/>
            <w:shd w:val="clear" w:color="auto" w:fill="auto"/>
          </w:tcPr>
          <w:p w14:paraId="17AAE2DB" w14:textId="77777777" w:rsidR="005B4CB7" w:rsidRPr="00DE0B89" w:rsidRDefault="005B4CB7" w:rsidP="005B4CB7">
            <w:pPr>
              <w:pStyle w:val="TAL"/>
              <w:rPr>
                <w:lang w:eastAsia="zh-CN"/>
              </w:rPr>
            </w:pPr>
            <w:r w:rsidRPr="00DE0B89">
              <w:t xml:space="preserve">      nonCriticalExtension SEQUENCE {</w:t>
            </w:r>
          </w:p>
        </w:tc>
        <w:tc>
          <w:tcPr>
            <w:tcW w:w="2267" w:type="dxa"/>
            <w:shd w:val="clear" w:color="auto" w:fill="auto"/>
          </w:tcPr>
          <w:p w14:paraId="11CDBB23" w14:textId="77777777" w:rsidR="005B4CB7" w:rsidRPr="00DE0B89" w:rsidRDefault="005B4CB7" w:rsidP="005B4CB7">
            <w:pPr>
              <w:pStyle w:val="TAL"/>
            </w:pPr>
          </w:p>
        </w:tc>
        <w:tc>
          <w:tcPr>
            <w:tcW w:w="1700" w:type="dxa"/>
            <w:shd w:val="clear" w:color="auto" w:fill="auto"/>
          </w:tcPr>
          <w:p w14:paraId="1C90DD72" w14:textId="77777777" w:rsidR="005B4CB7" w:rsidRPr="00DE0B89" w:rsidRDefault="005B4CB7" w:rsidP="005B4CB7">
            <w:pPr>
              <w:pStyle w:val="TAL"/>
            </w:pPr>
          </w:p>
        </w:tc>
        <w:tc>
          <w:tcPr>
            <w:tcW w:w="1245" w:type="dxa"/>
            <w:shd w:val="clear" w:color="auto" w:fill="auto"/>
          </w:tcPr>
          <w:p w14:paraId="7C8C2CEF" w14:textId="77777777" w:rsidR="005B4CB7" w:rsidRPr="00DE0B89" w:rsidRDefault="005B4CB7" w:rsidP="005B4CB7">
            <w:pPr>
              <w:pStyle w:val="TAL"/>
            </w:pPr>
            <w:r w:rsidRPr="00DE0B89">
              <w:rPr>
                <w:lang w:eastAsia="zh-CN"/>
              </w:rPr>
              <w:t>NR</w:t>
            </w:r>
          </w:p>
        </w:tc>
      </w:tr>
      <w:tr w:rsidR="005B4CB7" w:rsidRPr="00DE0B89" w14:paraId="3661D6A4" w14:textId="77777777" w:rsidTr="005B4CB7">
        <w:tblPrEx>
          <w:tblCellMar>
            <w:left w:w="108" w:type="dxa"/>
            <w:right w:w="108" w:type="dxa"/>
          </w:tblCellMar>
        </w:tblPrEx>
        <w:tc>
          <w:tcPr>
            <w:tcW w:w="4535" w:type="dxa"/>
            <w:shd w:val="clear" w:color="auto" w:fill="auto"/>
          </w:tcPr>
          <w:p w14:paraId="576B3F7E" w14:textId="77777777" w:rsidR="005B4CB7" w:rsidRPr="00DE0B89" w:rsidRDefault="005B4CB7" w:rsidP="005B4CB7">
            <w:pPr>
              <w:pStyle w:val="TAL"/>
              <w:rPr>
                <w:lang w:eastAsia="zh-CN"/>
              </w:rPr>
            </w:pPr>
            <w:r w:rsidRPr="00DE0B89">
              <w:t xml:space="preserve">        masterCellGroup</w:t>
            </w:r>
          </w:p>
        </w:tc>
        <w:tc>
          <w:tcPr>
            <w:tcW w:w="2267" w:type="dxa"/>
            <w:shd w:val="clear" w:color="auto" w:fill="auto"/>
          </w:tcPr>
          <w:p w14:paraId="486FAE1F" w14:textId="77777777" w:rsidR="005B4CB7" w:rsidRPr="00DE0B89" w:rsidRDefault="005B4CB7" w:rsidP="005B4CB7">
            <w:pPr>
              <w:pStyle w:val="TAL"/>
            </w:pPr>
            <w:r w:rsidRPr="00DE0B89">
              <w:t>CellGroupConfig</w:t>
            </w:r>
          </w:p>
        </w:tc>
        <w:tc>
          <w:tcPr>
            <w:tcW w:w="1700" w:type="dxa"/>
            <w:shd w:val="clear" w:color="auto" w:fill="auto"/>
          </w:tcPr>
          <w:p w14:paraId="7F77C3EF" w14:textId="77777777" w:rsidR="005B4CB7" w:rsidRPr="00DE0B89" w:rsidRDefault="005B4CB7" w:rsidP="005B4CB7">
            <w:pPr>
              <w:pStyle w:val="TAL"/>
            </w:pPr>
            <w:r w:rsidRPr="00DE0B89">
              <w:t>OCTET STRING (CONTAINING CellGroupConfig)</w:t>
            </w:r>
          </w:p>
        </w:tc>
        <w:tc>
          <w:tcPr>
            <w:tcW w:w="1245" w:type="dxa"/>
            <w:shd w:val="clear" w:color="auto" w:fill="auto"/>
          </w:tcPr>
          <w:p w14:paraId="30A49E83" w14:textId="77777777" w:rsidR="005B4CB7" w:rsidRPr="00DE0B89" w:rsidRDefault="005B4CB7" w:rsidP="005B4CB7">
            <w:pPr>
              <w:pStyle w:val="TAL"/>
            </w:pPr>
          </w:p>
        </w:tc>
      </w:tr>
      <w:tr w:rsidR="005B4CB7" w:rsidRPr="00DE0B89" w14:paraId="04C4CD64" w14:textId="77777777" w:rsidTr="005B4CB7">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41D41" w14:textId="77777777" w:rsidR="005B4CB7" w:rsidRPr="00DE0B89" w:rsidRDefault="005B4CB7" w:rsidP="005B4CB7">
            <w:pPr>
              <w:pStyle w:val="TAL"/>
            </w:pPr>
            <w:r w:rsidRPr="00DE0B89">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1FD" w14:textId="77777777" w:rsidR="005B4CB7" w:rsidRPr="00DE0B89" w:rsidRDefault="005B4CB7" w:rsidP="005B4CB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758C" w14:textId="77777777" w:rsidR="005B4CB7" w:rsidRPr="00DE0B89" w:rsidRDefault="005B4CB7" w:rsidP="005B4CB7">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765E" w14:textId="77777777" w:rsidR="005B4CB7" w:rsidRPr="00DE0B89" w:rsidRDefault="005B4CB7" w:rsidP="005B4CB7">
            <w:pPr>
              <w:pStyle w:val="TAL"/>
            </w:pPr>
          </w:p>
        </w:tc>
      </w:tr>
      <w:tr w:rsidR="005B4CB7" w:rsidRPr="00DE0B89" w14:paraId="4A985CFA" w14:textId="77777777" w:rsidTr="005B4CB7">
        <w:tblPrEx>
          <w:tblCellMar>
            <w:left w:w="108" w:type="dxa"/>
            <w:right w:w="108" w:type="dxa"/>
          </w:tblCellMar>
        </w:tblPrEx>
        <w:tc>
          <w:tcPr>
            <w:tcW w:w="4535" w:type="dxa"/>
            <w:shd w:val="clear" w:color="auto" w:fill="auto"/>
          </w:tcPr>
          <w:p w14:paraId="0D08359F" w14:textId="77777777" w:rsidR="005B4CB7" w:rsidRPr="00DE0B89" w:rsidRDefault="005B4CB7" w:rsidP="005B4CB7">
            <w:pPr>
              <w:pStyle w:val="TAL"/>
              <w:rPr>
                <w:lang w:eastAsia="zh-CN"/>
              </w:rPr>
            </w:pPr>
            <w:r w:rsidRPr="00DE0B89">
              <w:rPr>
                <w:lang w:eastAsia="zh-CN"/>
              </w:rPr>
              <w:t xml:space="preserve">    }</w:t>
            </w:r>
          </w:p>
        </w:tc>
        <w:tc>
          <w:tcPr>
            <w:tcW w:w="2267" w:type="dxa"/>
            <w:shd w:val="clear" w:color="auto" w:fill="auto"/>
          </w:tcPr>
          <w:p w14:paraId="0EFDC265" w14:textId="77777777" w:rsidR="005B4CB7" w:rsidRPr="00DE0B89" w:rsidRDefault="005B4CB7" w:rsidP="005B4CB7">
            <w:pPr>
              <w:pStyle w:val="TAL"/>
            </w:pPr>
          </w:p>
        </w:tc>
        <w:tc>
          <w:tcPr>
            <w:tcW w:w="1700" w:type="dxa"/>
            <w:shd w:val="clear" w:color="auto" w:fill="auto"/>
          </w:tcPr>
          <w:p w14:paraId="381767EC" w14:textId="77777777" w:rsidR="005B4CB7" w:rsidRPr="00DE0B89" w:rsidRDefault="005B4CB7" w:rsidP="005B4CB7">
            <w:pPr>
              <w:pStyle w:val="TAL"/>
            </w:pPr>
          </w:p>
        </w:tc>
        <w:tc>
          <w:tcPr>
            <w:tcW w:w="1245" w:type="dxa"/>
            <w:shd w:val="clear" w:color="auto" w:fill="auto"/>
          </w:tcPr>
          <w:p w14:paraId="74FA8A4B" w14:textId="77777777" w:rsidR="005B4CB7" w:rsidRPr="00DE0B89" w:rsidRDefault="005B4CB7" w:rsidP="005B4CB7">
            <w:pPr>
              <w:pStyle w:val="TAL"/>
            </w:pPr>
          </w:p>
        </w:tc>
      </w:tr>
      <w:tr w:rsidR="005B4CB7" w:rsidRPr="00DE0B89" w14:paraId="1DC1D54C" w14:textId="77777777" w:rsidTr="005B4CB7">
        <w:tblPrEx>
          <w:tblCellMar>
            <w:left w:w="108" w:type="dxa"/>
            <w:right w:w="108" w:type="dxa"/>
          </w:tblCellMar>
        </w:tblPrEx>
        <w:tc>
          <w:tcPr>
            <w:tcW w:w="4535" w:type="dxa"/>
            <w:shd w:val="clear" w:color="auto" w:fill="auto"/>
          </w:tcPr>
          <w:p w14:paraId="5233B4DE" w14:textId="77777777" w:rsidR="005B4CB7" w:rsidRPr="00DE0B89" w:rsidRDefault="005B4CB7" w:rsidP="005B4CB7">
            <w:pPr>
              <w:pStyle w:val="TAL"/>
              <w:rPr>
                <w:lang w:eastAsia="zh-CN"/>
              </w:rPr>
            </w:pPr>
            <w:r w:rsidRPr="00DE0B89">
              <w:rPr>
                <w:lang w:eastAsia="zh-CN"/>
              </w:rPr>
              <w:t xml:space="preserve">  }</w:t>
            </w:r>
          </w:p>
        </w:tc>
        <w:tc>
          <w:tcPr>
            <w:tcW w:w="2267" w:type="dxa"/>
            <w:shd w:val="clear" w:color="auto" w:fill="auto"/>
          </w:tcPr>
          <w:p w14:paraId="24AE7E85" w14:textId="77777777" w:rsidR="005B4CB7" w:rsidRPr="00DE0B89" w:rsidRDefault="005B4CB7" w:rsidP="005B4CB7">
            <w:pPr>
              <w:pStyle w:val="TAL"/>
            </w:pPr>
          </w:p>
        </w:tc>
        <w:tc>
          <w:tcPr>
            <w:tcW w:w="1700" w:type="dxa"/>
            <w:shd w:val="clear" w:color="auto" w:fill="auto"/>
          </w:tcPr>
          <w:p w14:paraId="55386DEF" w14:textId="77777777" w:rsidR="005B4CB7" w:rsidRPr="00DE0B89" w:rsidRDefault="005B4CB7" w:rsidP="005B4CB7">
            <w:pPr>
              <w:pStyle w:val="TAL"/>
            </w:pPr>
          </w:p>
        </w:tc>
        <w:tc>
          <w:tcPr>
            <w:tcW w:w="1245" w:type="dxa"/>
            <w:shd w:val="clear" w:color="auto" w:fill="auto"/>
          </w:tcPr>
          <w:p w14:paraId="70DE5DD0" w14:textId="77777777" w:rsidR="005B4CB7" w:rsidRPr="00DE0B89" w:rsidRDefault="005B4CB7" w:rsidP="005B4CB7">
            <w:pPr>
              <w:pStyle w:val="TAL"/>
            </w:pPr>
          </w:p>
        </w:tc>
      </w:tr>
      <w:tr w:rsidR="005B4CB7" w:rsidRPr="00DE0B89" w14:paraId="39C170FE" w14:textId="77777777" w:rsidTr="005B4CB7">
        <w:tblPrEx>
          <w:tblCellMar>
            <w:left w:w="108" w:type="dxa"/>
            <w:right w:w="108" w:type="dxa"/>
          </w:tblCellMar>
        </w:tblPrEx>
        <w:tc>
          <w:tcPr>
            <w:tcW w:w="4535" w:type="dxa"/>
            <w:shd w:val="clear" w:color="auto" w:fill="auto"/>
          </w:tcPr>
          <w:p w14:paraId="30208B45" w14:textId="77777777" w:rsidR="005B4CB7" w:rsidRPr="00DE0B89" w:rsidRDefault="005B4CB7" w:rsidP="005B4CB7">
            <w:pPr>
              <w:pStyle w:val="TAL"/>
            </w:pPr>
            <w:r w:rsidRPr="00DE0B89">
              <w:t>}</w:t>
            </w:r>
          </w:p>
        </w:tc>
        <w:tc>
          <w:tcPr>
            <w:tcW w:w="2267" w:type="dxa"/>
            <w:shd w:val="clear" w:color="auto" w:fill="auto"/>
          </w:tcPr>
          <w:p w14:paraId="6B8B948E" w14:textId="77777777" w:rsidR="005B4CB7" w:rsidRPr="00DE0B89" w:rsidRDefault="005B4CB7" w:rsidP="005B4CB7">
            <w:pPr>
              <w:pStyle w:val="TAL"/>
            </w:pPr>
          </w:p>
        </w:tc>
        <w:tc>
          <w:tcPr>
            <w:tcW w:w="1700" w:type="dxa"/>
            <w:shd w:val="clear" w:color="auto" w:fill="auto"/>
          </w:tcPr>
          <w:p w14:paraId="64CEF828" w14:textId="77777777" w:rsidR="005B4CB7" w:rsidRPr="00DE0B89" w:rsidRDefault="005B4CB7" w:rsidP="005B4CB7">
            <w:pPr>
              <w:pStyle w:val="TAL"/>
            </w:pPr>
          </w:p>
        </w:tc>
        <w:tc>
          <w:tcPr>
            <w:tcW w:w="1245" w:type="dxa"/>
            <w:shd w:val="clear" w:color="auto" w:fill="auto"/>
          </w:tcPr>
          <w:p w14:paraId="7312F803" w14:textId="77777777" w:rsidR="005B4CB7" w:rsidRPr="00DE0B89" w:rsidRDefault="005B4CB7" w:rsidP="005B4CB7">
            <w:pPr>
              <w:pStyle w:val="TAL"/>
            </w:pPr>
          </w:p>
        </w:tc>
      </w:tr>
    </w:tbl>
    <w:p w14:paraId="4D189B50" w14:textId="77777777" w:rsidR="005B4CB7" w:rsidRPr="00DE0B89" w:rsidRDefault="005B4CB7" w:rsidP="005B4CB7"/>
    <w:p w14:paraId="440B1A23" w14:textId="77777777" w:rsidR="005B4CB7" w:rsidRPr="00DE0B89" w:rsidRDefault="005B4CB7" w:rsidP="005B4CB7">
      <w:pPr>
        <w:pStyle w:val="TH"/>
      </w:pPr>
      <w:r w:rsidRPr="00DE0B89">
        <w:t xml:space="preserve">Table 7.1.1.1.4.3.3-4: </w:t>
      </w:r>
      <w:r w:rsidRPr="00DE0B89">
        <w:rPr>
          <w:i/>
          <w:iCs/>
        </w:rPr>
        <w:t xml:space="preserve">CellGroupConfig </w:t>
      </w:r>
      <w:r w:rsidRPr="00DE0B89">
        <w:t xml:space="preserve">(Table 7.1.1.1.4.3.3-3: </w:t>
      </w:r>
      <w:r w:rsidRPr="00DE0B89">
        <w:rPr>
          <w:i/>
          <w:iCs/>
        </w:rPr>
        <w:t>RRCReconfiguration</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26BAE96A" w14:textId="77777777" w:rsidTr="005B4CB7">
        <w:tc>
          <w:tcPr>
            <w:tcW w:w="9747" w:type="dxa"/>
            <w:gridSpan w:val="4"/>
          </w:tcPr>
          <w:p w14:paraId="78F694E4" w14:textId="77777777" w:rsidR="005B4CB7" w:rsidRPr="00DE0B89" w:rsidRDefault="005B4CB7" w:rsidP="005B4CB7">
            <w:pPr>
              <w:pStyle w:val="TAH"/>
              <w:jc w:val="left"/>
              <w:rPr>
                <w:b w:val="0"/>
              </w:rPr>
            </w:pPr>
            <w:r w:rsidRPr="00DE0B89">
              <w:rPr>
                <w:b w:val="0"/>
              </w:rPr>
              <w:t>Derivation Path: TS 38.508-1 [4], Table 4.6.3-19</w:t>
            </w:r>
          </w:p>
        </w:tc>
      </w:tr>
      <w:tr w:rsidR="005B4CB7" w:rsidRPr="00DE0B89" w14:paraId="25FF3915" w14:textId="77777777" w:rsidTr="005B4CB7">
        <w:tc>
          <w:tcPr>
            <w:tcW w:w="4535" w:type="dxa"/>
          </w:tcPr>
          <w:p w14:paraId="6B994146" w14:textId="77777777" w:rsidR="005B4CB7" w:rsidRPr="00DE0B89" w:rsidRDefault="005B4CB7" w:rsidP="005B4CB7">
            <w:pPr>
              <w:pStyle w:val="TAH"/>
            </w:pPr>
            <w:r w:rsidRPr="00DE0B89">
              <w:t>Information Element</w:t>
            </w:r>
          </w:p>
        </w:tc>
        <w:tc>
          <w:tcPr>
            <w:tcW w:w="2267" w:type="dxa"/>
          </w:tcPr>
          <w:p w14:paraId="716A1C5A" w14:textId="77777777" w:rsidR="005B4CB7" w:rsidRPr="00DE0B89" w:rsidRDefault="005B4CB7" w:rsidP="005B4CB7">
            <w:pPr>
              <w:pStyle w:val="TAH"/>
            </w:pPr>
            <w:r w:rsidRPr="00DE0B89">
              <w:t>Value/remark</w:t>
            </w:r>
          </w:p>
        </w:tc>
        <w:tc>
          <w:tcPr>
            <w:tcW w:w="1700" w:type="dxa"/>
          </w:tcPr>
          <w:p w14:paraId="0ECEA7B4" w14:textId="77777777" w:rsidR="005B4CB7" w:rsidRPr="00DE0B89" w:rsidRDefault="005B4CB7" w:rsidP="005B4CB7">
            <w:pPr>
              <w:pStyle w:val="TAH"/>
            </w:pPr>
            <w:r w:rsidRPr="00DE0B89">
              <w:t>Comment</w:t>
            </w:r>
          </w:p>
        </w:tc>
        <w:tc>
          <w:tcPr>
            <w:tcW w:w="1245" w:type="dxa"/>
          </w:tcPr>
          <w:p w14:paraId="2904535F" w14:textId="77777777" w:rsidR="005B4CB7" w:rsidRPr="00DE0B89" w:rsidRDefault="005B4CB7" w:rsidP="005B4CB7">
            <w:pPr>
              <w:pStyle w:val="TAH"/>
            </w:pPr>
            <w:r w:rsidRPr="00DE0B89">
              <w:t>Condition</w:t>
            </w:r>
          </w:p>
        </w:tc>
      </w:tr>
      <w:tr w:rsidR="005B4CB7" w:rsidRPr="00DE0B89" w14:paraId="6A1CF3A8" w14:textId="77777777" w:rsidTr="005B4CB7">
        <w:tc>
          <w:tcPr>
            <w:tcW w:w="4535" w:type="dxa"/>
          </w:tcPr>
          <w:p w14:paraId="4B3D9EBD" w14:textId="77777777" w:rsidR="005B4CB7" w:rsidRPr="00DE0B89" w:rsidRDefault="005B4CB7" w:rsidP="005B4CB7">
            <w:pPr>
              <w:pStyle w:val="TAL"/>
            </w:pPr>
            <w:r w:rsidRPr="00DE0B89">
              <w:t xml:space="preserve">CellGroupConfig ::= </w:t>
            </w:r>
            <w:r w:rsidRPr="00DE0B89">
              <w:rPr>
                <w:snapToGrid w:val="0"/>
              </w:rPr>
              <w:t xml:space="preserve">SEQUENCE </w:t>
            </w:r>
            <w:r w:rsidRPr="00DE0B89">
              <w:t>{</w:t>
            </w:r>
          </w:p>
        </w:tc>
        <w:tc>
          <w:tcPr>
            <w:tcW w:w="2267" w:type="dxa"/>
          </w:tcPr>
          <w:p w14:paraId="15FF96C6" w14:textId="77777777" w:rsidR="005B4CB7" w:rsidRPr="00DE0B89" w:rsidRDefault="005B4CB7" w:rsidP="005B4CB7">
            <w:pPr>
              <w:pStyle w:val="TAL"/>
            </w:pPr>
          </w:p>
        </w:tc>
        <w:tc>
          <w:tcPr>
            <w:tcW w:w="1700" w:type="dxa"/>
          </w:tcPr>
          <w:p w14:paraId="0947E2CE" w14:textId="77777777" w:rsidR="005B4CB7" w:rsidRPr="00DE0B89" w:rsidRDefault="005B4CB7" w:rsidP="005B4CB7">
            <w:pPr>
              <w:pStyle w:val="TAL"/>
            </w:pPr>
          </w:p>
        </w:tc>
        <w:tc>
          <w:tcPr>
            <w:tcW w:w="1245" w:type="dxa"/>
          </w:tcPr>
          <w:p w14:paraId="25D4A725" w14:textId="77777777" w:rsidR="005B4CB7" w:rsidRPr="00DE0B89" w:rsidRDefault="005B4CB7" w:rsidP="005B4CB7">
            <w:pPr>
              <w:pStyle w:val="TAL"/>
            </w:pPr>
          </w:p>
        </w:tc>
      </w:tr>
      <w:tr w:rsidR="005B4CB7" w:rsidRPr="00DE0B89" w14:paraId="30D77B71" w14:textId="77777777" w:rsidTr="005B4CB7">
        <w:tc>
          <w:tcPr>
            <w:tcW w:w="4535" w:type="dxa"/>
          </w:tcPr>
          <w:p w14:paraId="73BC5D3A" w14:textId="77777777" w:rsidR="005B4CB7" w:rsidRPr="00DE0B89" w:rsidRDefault="005B4CB7" w:rsidP="005B4CB7">
            <w:pPr>
              <w:pStyle w:val="TAL"/>
            </w:pPr>
            <w:r w:rsidRPr="00DE0B89">
              <w:t xml:space="preserve">  spCellConfig SEQUENCE {</w:t>
            </w:r>
          </w:p>
        </w:tc>
        <w:tc>
          <w:tcPr>
            <w:tcW w:w="2267" w:type="dxa"/>
          </w:tcPr>
          <w:p w14:paraId="1C517B2D" w14:textId="77777777" w:rsidR="005B4CB7" w:rsidRPr="00DE0B89" w:rsidRDefault="005B4CB7" w:rsidP="005B4CB7">
            <w:pPr>
              <w:pStyle w:val="TAL"/>
            </w:pPr>
          </w:p>
        </w:tc>
        <w:tc>
          <w:tcPr>
            <w:tcW w:w="1700" w:type="dxa"/>
          </w:tcPr>
          <w:p w14:paraId="7CEF1F9F" w14:textId="77777777" w:rsidR="005B4CB7" w:rsidRPr="00DE0B89" w:rsidRDefault="005B4CB7" w:rsidP="005B4CB7">
            <w:pPr>
              <w:pStyle w:val="TAL"/>
            </w:pPr>
          </w:p>
        </w:tc>
        <w:tc>
          <w:tcPr>
            <w:tcW w:w="1245" w:type="dxa"/>
          </w:tcPr>
          <w:p w14:paraId="7C9D1264" w14:textId="77777777" w:rsidR="005B4CB7" w:rsidRPr="00DE0B89" w:rsidRDefault="005B4CB7" w:rsidP="005B4CB7">
            <w:pPr>
              <w:pStyle w:val="TAL"/>
            </w:pPr>
          </w:p>
        </w:tc>
      </w:tr>
      <w:tr w:rsidR="005B4CB7" w:rsidRPr="00DE0B89" w14:paraId="7FA18A20" w14:textId="77777777" w:rsidTr="005B4CB7">
        <w:tc>
          <w:tcPr>
            <w:tcW w:w="4535" w:type="dxa"/>
          </w:tcPr>
          <w:p w14:paraId="55A7744B" w14:textId="77777777" w:rsidR="005B4CB7" w:rsidRPr="00DE0B89" w:rsidRDefault="005B4CB7" w:rsidP="005B4CB7">
            <w:pPr>
              <w:pStyle w:val="TAL"/>
            </w:pPr>
            <w:r w:rsidRPr="00DE0B89">
              <w:t xml:space="preserve">    spCellConfigDedicated</w:t>
            </w:r>
          </w:p>
        </w:tc>
        <w:tc>
          <w:tcPr>
            <w:tcW w:w="2267" w:type="dxa"/>
          </w:tcPr>
          <w:p w14:paraId="14253DB6" w14:textId="77777777" w:rsidR="005B4CB7" w:rsidRPr="00DE0B89" w:rsidRDefault="005B4CB7" w:rsidP="005B4CB7">
            <w:pPr>
              <w:pStyle w:val="TAL"/>
            </w:pPr>
            <w:r w:rsidRPr="00DE0B89">
              <w:t>ServingCellConfig</w:t>
            </w:r>
          </w:p>
        </w:tc>
        <w:tc>
          <w:tcPr>
            <w:tcW w:w="1700" w:type="dxa"/>
          </w:tcPr>
          <w:p w14:paraId="73BD2823" w14:textId="77777777" w:rsidR="005B4CB7" w:rsidRPr="00DE0B89" w:rsidRDefault="005B4CB7" w:rsidP="005B4CB7">
            <w:pPr>
              <w:pStyle w:val="TAL"/>
            </w:pPr>
          </w:p>
        </w:tc>
        <w:tc>
          <w:tcPr>
            <w:tcW w:w="1245" w:type="dxa"/>
          </w:tcPr>
          <w:p w14:paraId="3AB9A952" w14:textId="77777777" w:rsidR="005B4CB7" w:rsidRPr="00DE0B89" w:rsidRDefault="005B4CB7" w:rsidP="005B4CB7">
            <w:pPr>
              <w:pStyle w:val="TAL"/>
            </w:pPr>
          </w:p>
        </w:tc>
      </w:tr>
      <w:tr w:rsidR="005B4CB7" w:rsidRPr="00DE0B89" w14:paraId="018800DF" w14:textId="77777777" w:rsidTr="005B4CB7">
        <w:tc>
          <w:tcPr>
            <w:tcW w:w="4535" w:type="dxa"/>
          </w:tcPr>
          <w:p w14:paraId="733CD792" w14:textId="77777777" w:rsidR="005B4CB7" w:rsidRPr="00DE0B89" w:rsidRDefault="005B4CB7" w:rsidP="005B4CB7">
            <w:pPr>
              <w:pStyle w:val="TAL"/>
            </w:pPr>
            <w:r w:rsidRPr="00DE0B89">
              <w:t xml:space="preserve">  }</w:t>
            </w:r>
          </w:p>
        </w:tc>
        <w:tc>
          <w:tcPr>
            <w:tcW w:w="2267" w:type="dxa"/>
          </w:tcPr>
          <w:p w14:paraId="0026F640" w14:textId="77777777" w:rsidR="005B4CB7" w:rsidRPr="00DE0B89" w:rsidRDefault="005B4CB7" w:rsidP="005B4CB7">
            <w:pPr>
              <w:pStyle w:val="TAL"/>
            </w:pPr>
          </w:p>
        </w:tc>
        <w:tc>
          <w:tcPr>
            <w:tcW w:w="1700" w:type="dxa"/>
          </w:tcPr>
          <w:p w14:paraId="71C1B29D" w14:textId="77777777" w:rsidR="005B4CB7" w:rsidRPr="00DE0B89" w:rsidRDefault="005B4CB7" w:rsidP="005B4CB7">
            <w:pPr>
              <w:pStyle w:val="TAL"/>
            </w:pPr>
          </w:p>
        </w:tc>
        <w:tc>
          <w:tcPr>
            <w:tcW w:w="1245" w:type="dxa"/>
          </w:tcPr>
          <w:p w14:paraId="2EEE282D" w14:textId="77777777" w:rsidR="005B4CB7" w:rsidRPr="00DE0B89" w:rsidRDefault="005B4CB7" w:rsidP="005B4CB7">
            <w:pPr>
              <w:pStyle w:val="TAL"/>
            </w:pPr>
          </w:p>
        </w:tc>
      </w:tr>
      <w:tr w:rsidR="005B4CB7" w:rsidRPr="00DE0B89" w14:paraId="01C3EBB2" w14:textId="77777777" w:rsidTr="005B4CB7">
        <w:tc>
          <w:tcPr>
            <w:tcW w:w="4535" w:type="dxa"/>
          </w:tcPr>
          <w:p w14:paraId="5996192B" w14:textId="77777777" w:rsidR="005B4CB7" w:rsidRPr="00DE0B89" w:rsidRDefault="005B4CB7" w:rsidP="005B4CB7">
            <w:pPr>
              <w:pStyle w:val="TAL"/>
              <w:rPr>
                <w:lang w:eastAsia="zh-CN"/>
              </w:rPr>
            </w:pPr>
            <w:r w:rsidRPr="00DE0B89">
              <w:rPr>
                <w:lang w:eastAsia="zh-CN"/>
              </w:rPr>
              <w:t>}</w:t>
            </w:r>
          </w:p>
        </w:tc>
        <w:tc>
          <w:tcPr>
            <w:tcW w:w="2267" w:type="dxa"/>
          </w:tcPr>
          <w:p w14:paraId="6E505C43" w14:textId="77777777" w:rsidR="005B4CB7" w:rsidRPr="00DE0B89" w:rsidRDefault="005B4CB7" w:rsidP="005B4CB7">
            <w:pPr>
              <w:pStyle w:val="TAL"/>
            </w:pPr>
          </w:p>
        </w:tc>
        <w:tc>
          <w:tcPr>
            <w:tcW w:w="1700" w:type="dxa"/>
          </w:tcPr>
          <w:p w14:paraId="1BF0733F" w14:textId="77777777" w:rsidR="005B4CB7" w:rsidRPr="00DE0B89" w:rsidRDefault="005B4CB7" w:rsidP="005B4CB7">
            <w:pPr>
              <w:pStyle w:val="TAL"/>
            </w:pPr>
          </w:p>
        </w:tc>
        <w:tc>
          <w:tcPr>
            <w:tcW w:w="1245" w:type="dxa"/>
          </w:tcPr>
          <w:p w14:paraId="728209EE" w14:textId="77777777" w:rsidR="005B4CB7" w:rsidRPr="00DE0B89" w:rsidRDefault="005B4CB7" w:rsidP="005B4CB7">
            <w:pPr>
              <w:pStyle w:val="TAL"/>
            </w:pPr>
          </w:p>
        </w:tc>
      </w:tr>
    </w:tbl>
    <w:p w14:paraId="5435C56F" w14:textId="77777777" w:rsidR="005B4CB7" w:rsidRPr="00DE0B89" w:rsidRDefault="005B4CB7" w:rsidP="005B4CB7"/>
    <w:p w14:paraId="2DE40EE4" w14:textId="77777777" w:rsidR="005B4CB7" w:rsidRPr="00DE0B89" w:rsidRDefault="005B4CB7" w:rsidP="005B4CB7">
      <w:pPr>
        <w:pStyle w:val="TH"/>
        <w:rPr>
          <w:i/>
        </w:rPr>
      </w:pPr>
      <w:r w:rsidRPr="00DE0B89">
        <w:t>Table 7.1.1.1.4.3.3-5</w:t>
      </w:r>
      <w:r w:rsidRPr="00DE0B89">
        <w:rPr>
          <w:lang w:eastAsia="zh-CN"/>
        </w:rPr>
        <w:t>:</w:t>
      </w:r>
      <w:r w:rsidRPr="00DE0B89">
        <w:t xml:space="preserve"> </w:t>
      </w:r>
      <w:r w:rsidRPr="00DE0B89">
        <w:rPr>
          <w:i/>
        </w:rPr>
        <w:t xml:space="preserve">ServingCellConfig </w:t>
      </w:r>
      <w:r w:rsidRPr="00DE0B89">
        <w:t xml:space="preserve">(Table 7.1.1.1.4.3.3-4: </w:t>
      </w:r>
      <w:r w:rsidRPr="00DE0B89">
        <w:rPr>
          <w:i/>
          <w:iCs/>
        </w:rPr>
        <w:t>CellGroupConfig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4BB6E0A2" w14:textId="77777777" w:rsidTr="005B4CB7">
        <w:tc>
          <w:tcPr>
            <w:tcW w:w="9747" w:type="dxa"/>
            <w:gridSpan w:val="4"/>
          </w:tcPr>
          <w:p w14:paraId="211C09F6" w14:textId="77777777" w:rsidR="005B4CB7" w:rsidRPr="00DE0B89" w:rsidRDefault="005B4CB7" w:rsidP="005B4CB7">
            <w:pPr>
              <w:pStyle w:val="TAH"/>
              <w:jc w:val="left"/>
              <w:rPr>
                <w:b w:val="0"/>
              </w:rPr>
            </w:pPr>
            <w:r w:rsidRPr="00DE0B89">
              <w:rPr>
                <w:b w:val="0"/>
              </w:rPr>
              <w:t>Derivation Path: TS 38.508-1 [4], Table 4.6.3-168</w:t>
            </w:r>
          </w:p>
        </w:tc>
      </w:tr>
      <w:tr w:rsidR="005B4CB7" w:rsidRPr="00DE0B89" w14:paraId="25003081" w14:textId="77777777" w:rsidTr="005B4CB7">
        <w:tc>
          <w:tcPr>
            <w:tcW w:w="4535" w:type="dxa"/>
          </w:tcPr>
          <w:p w14:paraId="41D47E85" w14:textId="77777777" w:rsidR="005B4CB7" w:rsidRPr="00DE0B89" w:rsidRDefault="005B4CB7" w:rsidP="005B4CB7">
            <w:pPr>
              <w:pStyle w:val="TAH"/>
            </w:pPr>
            <w:r w:rsidRPr="00DE0B89">
              <w:t>Information Element</w:t>
            </w:r>
          </w:p>
        </w:tc>
        <w:tc>
          <w:tcPr>
            <w:tcW w:w="2267" w:type="dxa"/>
          </w:tcPr>
          <w:p w14:paraId="10067BBA" w14:textId="77777777" w:rsidR="005B4CB7" w:rsidRPr="00DE0B89" w:rsidRDefault="005B4CB7" w:rsidP="005B4CB7">
            <w:pPr>
              <w:pStyle w:val="TAH"/>
            </w:pPr>
            <w:r w:rsidRPr="00DE0B89">
              <w:t>Value/remark</w:t>
            </w:r>
          </w:p>
        </w:tc>
        <w:tc>
          <w:tcPr>
            <w:tcW w:w="1700" w:type="dxa"/>
          </w:tcPr>
          <w:p w14:paraId="63C54604" w14:textId="77777777" w:rsidR="005B4CB7" w:rsidRPr="00DE0B89" w:rsidRDefault="005B4CB7" w:rsidP="005B4CB7">
            <w:pPr>
              <w:pStyle w:val="TAH"/>
            </w:pPr>
            <w:r w:rsidRPr="00DE0B89">
              <w:t>Comment</w:t>
            </w:r>
          </w:p>
        </w:tc>
        <w:tc>
          <w:tcPr>
            <w:tcW w:w="1245" w:type="dxa"/>
          </w:tcPr>
          <w:p w14:paraId="221BF12E" w14:textId="77777777" w:rsidR="005B4CB7" w:rsidRPr="00DE0B89" w:rsidRDefault="005B4CB7" w:rsidP="005B4CB7">
            <w:pPr>
              <w:pStyle w:val="TAH"/>
            </w:pPr>
            <w:r w:rsidRPr="00DE0B89">
              <w:t>Condition</w:t>
            </w:r>
          </w:p>
        </w:tc>
      </w:tr>
      <w:tr w:rsidR="005B4CB7" w:rsidRPr="00DE0B89" w14:paraId="64BF1950" w14:textId="77777777" w:rsidTr="005B4CB7">
        <w:tc>
          <w:tcPr>
            <w:tcW w:w="4535" w:type="dxa"/>
          </w:tcPr>
          <w:p w14:paraId="13518096" w14:textId="77777777" w:rsidR="005B4CB7" w:rsidRPr="00DE0B89" w:rsidRDefault="005B4CB7" w:rsidP="005B4CB7">
            <w:pPr>
              <w:pStyle w:val="TAL"/>
            </w:pPr>
            <w:r w:rsidRPr="00DE0B89">
              <w:t>ServingCellConfig ::= SEQUENCE {</w:t>
            </w:r>
          </w:p>
        </w:tc>
        <w:tc>
          <w:tcPr>
            <w:tcW w:w="2267" w:type="dxa"/>
          </w:tcPr>
          <w:p w14:paraId="38BEA50D" w14:textId="77777777" w:rsidR="005B4CB7" w:rsidRPr="00DE0B89" w:rsidRDefault="005B4CB7" w:rsidP="005B4CB7">
            <w:pPr>
              <w:pStyle w:val="TAL"/>
            </w:pPr>
          </w:p>
        </w:tc>
        <w:tc>
          <w:tcPr>
            <w:tcW w:w="1700" w:type="dxa"/>
          </w:tcPr>
          <w:p w14:paraId="04CEC429" w14:textId="77777777" w:rsidR="005B4CB7" w:rsidRPr="00DE0B89" w:rsidRDefault="005B4CB7" w:rsidP="005B4CB7">
            <w:pPr>
              <w:pStyle w:val="TAL"/>
            </w:pPr>
          </w:p>
        </w:tc>
        <w:tc>
          <w:tcPr>
            <w:tcW w:w="1245" w:type="dxa"/>
          </w:tcPr>
          <w:p w14:paraId="0B48039B" w14:textId="77777777" w:rsidR="005B4CB7" w:rsidRPr="00DE0B89" w:rsidRDefault="005B4CB7" w:rsidP="005B4CB7">
            <w:pPr>
              <w:pStyle w:val="TAL"/>
            </w:pPr>
          </w:p>
        </w:tc>
      </w:tr>
      <w:tr w:rsidR="005B4CB7" w:rsidRPr="00DE0B89" w14:paraId="30CE5B45" w14:textId="77777777" w:rsidTr="005B4CB7">
        <w:tc>
          <w:tcPr>
            <w:tcW w:w="4535" w:type="dxa"/>
          </w:tcPr>
          <w:p w14:paraId="123B0142" w14:textId="77777777" w:rsidR="005B4CB7" w:rsidRPr="00DE0B89" w:rsidRDefault="005B4CB7" w:rsidP="005B4CB7">
            <w:pPr>
              <w:pStyle w:val="TAL"/>
            </w:pPr>
            <w:r w:rsidRPr="00DE0B89">
              <w:t xml:space="preserve">  initialDownlinkBWP</w:t>
            </w:r>
          </w:p>
        </w:tc>
        <w:tc>
          <w:tcPr>
            <w:tcW w:w="2267" w:type="dxa"/>
          </w:tcPr>
          <w:p w14:paraId="7CAC09BB" w14:textId="77777777" w:rsidR="005B4CB7" w:rsidRPr="00DE0B89" w:rsidRDefault="005B4CB7" w:rsidP="005B4CB7">
            <w:pPr>
              <w:pStyle w:val="TAL"/>
              <w:rPr>
                <w:lang w:eastAsia="zh-CN"/>
              </w:rPr>
            </w:pPr>
            <w:r w:rsidRPr="00DE0B89">
              <w:t>BWP-DownlinkDedicated</w:t>
            </w:r>
          </w:p>
        </w:tc>
        <w:tc>
          <w:tcPr>
            <w:tcW w:w="1700" w:type="dxa"/>
          </w:tcPr>
          <w:p w14:paraId="6EFE3315" w14:textId="77777777" w:rsidR="005B4CB7" w:rsidRPr="00DE0B89" w:rsidRDefault="005B4CB7" w:rsidP="005B4CB7">
            <w:pPr>
              <w:pStyle w:val="TAL"/>
            </w:pPr>
          </w:p>
        </w:tc>
        <w:tc>
          <w:tcPr>
            <w:tcW w:w="1245" w:type="dxa"/>
          </w:tcPr>
          <w:p w14:paraId="28FA990D" w14:textId="77777777" w:rsidR="005B4CB7" w:rsidRPr="00DE0B89" w:rsidRDefault="005B4CB7" w:rsidP="005B4CB7">
            <w:pPr>
              <w:pStyle w:val="TAL"/>
            </w:pPr>
          </w:p>
        </w:tc>
      </w:tr>
      <w:tr w:rsidR="005B4CB7" w:rsidRPr="00DE0B89" w14:paraId="28AD5CF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7902DD8" w14:textId="77777777" w:rsidR="005B4CB7" w:rsidRPr="00DE0B89" w:rsidRDefault="005B4CB7" w:rsidP="005B4CB7">
            <w:pPr>
              <w:pStyle w:val="TAL"/>
            </w:pPr>
            <w:r w:rsidRPr="00DE0B89">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13BB81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13527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4F1A36" w14:textId="77777777" w:rsidR="005B4CB7" w:rsidRPr="00DE0B89" w:rsidRDefault="005B4CB7" w:rsidP="005B4CB7">
            <w:pPr>
              <w:pStyle w:val="TAL"/>
              <w:rPr>
                <w:lang w:eastAsia="zh-CN"/>
              </w:rPr>
            </w:pPr>
          </w:p>
        </w:tc>
      </w:tr>
      <w:tr w:rsidR="005B4CB7" w:rsidRPr="00DE0B89" w14:paraId="0EB03777"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D33C6E" w14:textId="77777777" w:rsidR="005B4CB7" w:rsidRPr="00DE0B89" w:rsidRDefault="005B4CB7" w:rsidP="005B4CB7">
            <w:pPr>
              <w:pStyle w:val="TAL"/>
            </w:pPr>
            <w:r w:rsidRPr="00DE0B89">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4BC20840" w14:textId="77777777" w:rsidR="005B4CB7" w:rsidRPr="00DE0B89" w:rsidRDefault="005B4CB7" w:rsidP="005B4CB7">
            <w:pPr>
              <w:pStyle w:val="TAL"/>
            </w:pPr>
            <w:r w:rsidRPr="00DE0B89">
              <w:t>BWP-UplinkDedicated</w:t>
            </w:r>
          </w:p>
        </w:tc>
        <w:tc>
          <w:tcPr>
            <w:tcW w:w="1700" w:type="dxa"/>
            <w:tcBorders>
              <w:top w:val="single" w:sz="4" w:space="0" w:color="auto"/>
              <w:left w:val="single" w:sz="4" w:space="0" w:color="auto"/>
              <w:bottom w:val="single" w:sz="4" w:space="0" w:color="auto"/>
              <w:right w:val="single" w:sz="4" w:space="0" w:color="auto"/>
            </w:tcBorders>
          </w:tcPr>
          <w:p w14:paraId="6DC3533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95D631D" w14:textId="77777777" w:rsidR="005B4CB7" w:rsidRPr="00DE0B89" w:rsidRDefault="005B4CB7" w:rsidP="005B4CB7">
            <w:pPr>
              <w:pStyle w:val="TAL"/>
            </w:pPr>
          </w:p>
        </w:tc>
      </w:tr>
      <w:tr w:rsidR="005B4CB7" w:rsidRPr="00DE0B89" w14:paraId="05CEBCAA"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94C8150"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7098C9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4625A7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C362FA6" w14:textId="77777777" w:rsidR="005B4CB7" w:rsidRPr="00DE0B89" w:rsidRDefault="005B4CB7" w:rsidP="005B4CB7">
            <w:pPr>
              <w:pStyle w:val="TAL"/>
            </w:pPr>
          </w:p>
        </w:tc>
      </w:tr>
      <w:tr w:rsidR="005B4CB7" w:rsidRPr="00DE0B89" w14:paraId="38BB8CE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7287290" w14:textId="77777777" w:rsidR="005B4CB7" w:rsidRPr="00DE0B89" w:rsidRDefault="005B4CB7" w:rsidP="005B4CB7">
            <w:pPr>
              <w:pStyle w:val="TAL"/>
            </w:pPr>
            <w:r w:rsidRPr="00DE0B89">
              <w:t xml:space="preserve">  csi-MeasConfig CHOICE {</w:t>
            </w:r>
          </w:p>
        </w:tc>
        <w:tc>
          <w:tcPr>
            <w:tcW w:w="2267" w:type="dxa"/>
            <w:tcBorders>
              <w:top w:val="single" w:sz="4" w:space="0" w:color="auto"/>
              <w:left w:val="single" w:sz="4" w:space="0" w:color="auto"/>
              <w:bottom w:val="single" w:sz="4" w:space="0" w:color="auto"/>
              <w:right w:val="single" w:sz="4" w:space="0" w:color="auto"/>
            </w:tcBorders>
          </w:tcPr>
          <w:p w14:paraId="15BFEFF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F6638B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9A97BB" w14:textId="77777777" w:rsidR="005B4CB7" w:rsidRPr="00DE0B89" w:rsidRDefault="005B4CB7" w:rsidP="005B4CB7">
            <w:pPr>
              <w:pStyle w:val="TAL"/>
            </w:pPr>
            <w:r w:rsidRPr="00DE0B89">
              <w:t>Step 1</w:t>
            </w:r>
          </w:p>
        </w:tc>
      </w:tr>
      <w:tr w:rsidR="005B4CB7" w:rsidRPr="00DE0B89" w14:paraId="646D53A4" w14:textId="77777777" w:rsidTr="005B4CB7">
        <w:tblPrEx>
          <w:tblLook w:val="04A0" w:firstRow="1" w:lastRow="0" w:firstColumn="1" w:lastColumn="0" w:noHBand="0" w:noVBand="1"/>
        </w:tblPrEx>
        <w:tc>
          <w:tcPr>
            <w:tcW w:w="4535" w:type="dxa"/>
          </w:tcPr>
          <w:p w14:paraId="0E19DEC1" w14:textId="77777777" w:rsidR="005B4CB7" w:rsidRPr="00DE0B89" w:rsidRDefault="005B4CB7" w:rsidP="005B4CB7">
            <w:pPr>
              <w:pStyle w:val="TAL"/>
            </w:pPr>
            <w:r w:rsidRPr="00DE0B89">
              <w:t xml:space="preserve">    setup</w:t>
            </w:r>
          </w:p>
        </w:tc>
        <w:tc>
          <w:tcPr>
            <w:tcW w:w="2267" w:type="dxa"/>
          </w:tcPr>
          <w:p w14:paraId="11833B41" w14:textId="77777777" w:rsidR="005B4CB7" w:rsidRPr="00DE0B89" w:rsidRDefault="005B4CB7" w:rsidP="005B4CB7">
            <w:pPr>
              <w:pStyle w:val="TAL"/>
              <w:rPr>
                <w:iCs/>
              </w:rPr>
            </w:pPr>
            <w:r w:rsidRPr="00DE0B89">
              <w:rPr>
                <w:iCs/>
              </w:rPr>
              <w:t>CSI-MeasConfig</w:t>
            </w:r>
          </w:p>
        </w:tc>
        <w:tc>
          <w:tcPr>
            <w:tcW w:w="1700" w:type="dxa"/>
          </w:tcPr>
          <w:p w14:paraId="7284D55F" w14:textId="77777777" w:rsidR="005B4CB7" w:rsidRPr="00DE0B89" w:rsidDel="00972240" w:rsidRDefault="005B4CB7" w:rsidP="005B4CB7">
            <w:pPr>
              <w:pStyle w:val="TAL"/>
            </w:pPr>
          </w:p>
        </w:tc>
        <w:tc>
          <w:tcPr>
            <w:tcW w:w="1245" w:type="dxa"/>
          </w:tcPr>
          <w:p w14:paraId="6CFA9685" w14:textId="77777777" w:rsidR="005B4CB7" w:rsidRPr="00DE0B89" w:rsidRDefault="005B4CB7" w:rsidP="005B4CB7">
            <w:pPr>
              <w:pStyle w:val="TAL"/>
            </w:pPr>
          </w:p>
        </w:tc>
      </w:tr>
      <w:tr w:rsidR="005B4CB7" w:rsidRPr="00DE0B89" w14:paraId="5BC32A90" w14:textId="77777777" w:rsidTr="005B4CB7">
        <w:tblPrEx>
          <w:tblLook w:val="04A0" w:firstRow="1" w:lastRow="0" w:firstColumn="1" w:lastColumn="0" w:noHBand="0" w:noVBand="1"/>
        </w:tblPrEx>
        <w:tc>
          <w:tcPr>
            <w:tcW w:w="4535" w:type="dxa"/>
          </w:tcPr>
          <w:p w14:paraId="512EA700" w14:textId="77777777" w:rsidR="005B4CB7" w:rsidRPr="00DE0B89" w:rsidRDefault="005B4CB7" w:rsidP="005B4CB7">
            <w:pPr>
              <w:pStyle w:val="TAL"/>
            </w:pPr>
            <w:r w:rsidRPr="00DE0B89">
              <w:t xml:space="preserve">  }</w:t>
            </w:r>
          </w:p>
        </w:tc>
        <w:tc>
          <w:tcPr>
            <w:tcW w:w="2267" w:type="dxa"/>
          </w:tcPr>
          <w:p w14:paraId="05C97E79" w14:textId="77777777" w:rsidR="005B4CB7" w:rsidRPr="00DE0B89" w:rsidRDefault="005B4CB7" w:rsidP="005B4CB7">
            <w:pPr>
              <w:pStyle w:val="TAL"/>
              <w:rPr>
                <w:iCs/>
              </w:rPr>
            </w:pPr>
          </w:p>
        </w:tc>
        <w:tc>
          <w:tcPr>
            <w:tcW w:w="1700" w:type="dxa"/>
          </w:tcPr>
          <w:p w14:paraId="1E05A8C6" w14:textId="77777777" w:rsidR="005B4CB7" w:rsidRPr="00DE0B89" w:rsidDel="00972240" w:rsidRDefault="005B4CB7" w:rsidP="005B4CB7">
            <w:pPr>
              <w:pStyle w:val="TAL"/>
            </w:pPr>
          </w:p>
        </w:tc>
        <w:tc>
          <w:tcPr>
            <w:tcW w:w="1245" w:type="dxa"/>
          </w:tcPr>
          <w:p w14:paraId="5A286BFA" w14:textId="77777777" w:rsidR="005B4CB7" w:rsidRPr="00DE0B89" w:rsidRDefault="005B4CB7" w:rsidP="005B4CB7">
            <w:pPr>
              <w:pStyle w:val="TAL"/>
            </w:pPr>
          </w:p>
        </w:tc>
      </w:tr>
      <w:tr w:rsidR="005B4CB7" w:rsidRPr="00DE0B89" w14:paraId="3AC36AE6" w14:textId="77777777" w:rsidTr="005B4CB7">
        <w:tc>
          <w:tcPr>
            <w:tcW w:w="4535" w:type="dxa"/>
            <w:tcBorders>
              <w:bottom w:val="single" w:sz="4" w:space="0" w:color="auto"/>
            </w:tcBorders>
          </w:tcPr>
          <w:p w14:paraId="6944C0DC" w14:textId="77777777" w:rsidR="005B4CB7" w:rsidRPr="00DE0B89" w:rsidRDefault="005B4CB7" w:rsidP="005B4CB7">
            <w:pPr>
              <w:pStyle w:val="TAL"/>
            </w:pPr>
            <w:r w:rsidRPr="00DE0B89">
              <w:t>}</w:t>
            </w:r>
          </w:p>
        </w:tc>
        <w:tc>
          <w:tcPr>
            <w:tcW w:w="2267" w:type="dxa"/>
          </w:tcPr>
          <w:p w14:paraId="0DA79D01" w14:textId="77777777" w:rsidR="005B4CB7" w:rsidRPr="00DE0B89" w:rsidRDefault="005B4CB7" w:rsidP="005B4CB7">
            <w:pPr>
              <w:pStyle w:val="TAL"/>
            </w:pPr>
          </w:p>
        </w:tc>
        <w:tc>
          <w:tcPr>
            <w:tcW w:w="1700" w:type="dxa"/>
          </w:tcPr>
          <w:p w14:paraId="723EE41C" w14:textId="77777777" w:rsidR="005B4CB7" w:rsidRPr="00DE0B89" w:rsidRDefault="005B4CB7" w:rsidP="005B4CB7">
            <w:pPr>
              <w:pStyle w:val="TAL"/>
            </w:pPr>
          </w:p>
        </w:tc>
        <w:tc>
          <w:tcPr>
            <w:tcW w:w="1245" w:type="dxa"/>
          </w:tcPr>
          <w:p w14:paraId="71C20193" w14:textId="77777777" w:rsidR="005B4CB7" w:rsidRPr="00DE0B89" w:rsidRDefault="005B4CB7" w:rsidP="005B4CB7">
            <w:pPr>
              <w:pStyle w:val="TAL"/>
            </w:pPr>
          </w:p>
        </w:tc>
      </w:tr>
    </w:tbl>
    <w:p w14:paraId="75E8D530" w14:textId="77777777" w:rsidR="005B4CB7" w:rsidRPr="00DE0B89" w:rsidRDefault="005B4CB7" w:rsidP="005B4CB7"/>
    <w:p w14:paraId="00479843" w14:textId="77777777" w:rsidR="005B4CB7" w:rsidRPr="00DE0B89" w:rsidRDefault="005B4CB7" w:rsidP="005B4CB7">
      <w:pPr>
        <w:pStyle w:val="TH"/>
        <w:rPr>
          <w:i/>
        </w:rPr>
      </w:pPr>
      <w:r w:rsidRPr="00DE0B89">
        <w:t xml:space="preserve">Table 7.1.1.1.4.3.3-6: </w:t>
      </w:r>
      <w:r w:rsidRPr="00DE0B89">
        <w:rPr>
          <w:i/>
        </w:rPr>
        <w:t xml:space="preserve">BWP-DownlinkDedicated </w:t>
      </w:r>
      <w:r w:rsidRPr="00DE0B89">
        <w:t xml:space="preserve">(Table 7.1.1.1.4.3.3-5: </w:t>
      </w:r>
      <w:r w:rsidRPr="00DE0B89">
        <w:rPr>
          <w:i/>
        </w:rPr>
        <w:t>ServingCellConfig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504C892E" w14:textId="77777777" w:rsidTr="005B4CB7">
        <w:tc>
          <w:tcPr>
            <w:tcW w:w="9747" w:type="dxa"/>
            <w:gridSpan w:val="4"/>
          </w:tcPr>
          <w:p w14:paraId="55A905B3" w14:textId="77777777" w:rsidR="005B4CB7" w:rsidRPr="00DE0B89" w:rsidRDefault="005B4CB7" w:rsidP="005B4CB7">
            <w:pPr>
              <w:pStyle w:val="TAH"/>
              <w:jc w:val="left"/>
              <w:rPr>
                <w:b w:val="0"/>
              </w:rPr>
            </w:pPr>
            <w:r w:rsidRPr="00DE0B89">
              <w:rPr>
                <w:b w:val="0"/>
              </w:rPr>
              <w:t>Derivation Path: TS 38.508-1 [4], Table 4.6.3-11</w:t>
            </w:r>
          </w:p>
        </w:tc>
      </w:tr>
      <w:tr w:rsidR="005B4CB7" w:rsidRPr="00DE0B89" w14:paraId="78728165" w14:textId="77777777" w:rsidTr="005B4CB7">
        <w:tc>
          <w:tcPr>
            <w:tcW w:w="4535" w:type="dxa"/>
          </w:tcPr>
          <w:p w14:paraId="23379A2E" w14:textId="77777777" w:rsidR="005B4CB7" w:rsidRPr="00DE0B89" w:rsidRDefault="005B4CB7" w:rsidP="005B4CB7">
            <w:pPr>
              <w:pStyle w:val="TAH"/>
            </w:pPr>
            <w:r w:rsidRPr="00DE0B89">
              <w:t>Information Element</w:t>
            </w:r>
          </w:p>
        </w:tc>
        <w:tc>
          <w:tcPr>
            <w:tcW w:w="2267" w:type="dxa"/>
          </w:tcPr>
          <w:p w14:paraId="2722A2D7" w14:textId="77777777" w:rsidR="005B4CB7" w:rsidRPr="00DE0B89" w:rsidRDefault="005B4CB7" w:rsidP="005B4CB7">
            <w:pPr>
              <w:pStyle w:val="TAH"/>
            </w:pPr>
            <w:r w:rsidRPr="00DE0B89">
              <w:t>Value/remark</w:t>
            </w:r>
          </w:p>
        </w:tc>
        <w:tc>
          <w:tcPr>
            <w:tcW w:w="1700" w:type="dxa"/>
          </w:tcPr>
          <w:p w14:paraId="76CDDA8F" w14:textId="77777777" w:rsidR="005B4CB7" w:rsidRPr="00DE0B89" w:rsidRDefault="005B4CB7" w:rsidP="005B4CB7">
            <w:pPr>
              <w:pStyle w:val="TAH"/>
            </w:pPr>
            <w:r w:rsidRPr="00DE0B89">
              <w:t>Comment</w:t>
            </w:r>
          </w:p>
        </w:tc>
        <w:tc>
          <w:tcPr>
            <w:tcW w:w="1245" w:type="dxa"/>
          </w:tcPr>
          <w:p w14:paraId="52469297" w14:textId="77777777" w:rsidR="005B4CB7" w:rsidRPr="00DE0B89" w:rsidRDefault="005B4CB7" w:rsidP="005B4CB7">
            <w:pPr>
              <w:pStyle w:val="TAH"/>
            </w:pPr>
            <w:r w:rsidRPr="00DE0B89">
              <w:t>Condition</w:t>
            </w:r>
          </w:p>
        </w:tc>
      </w:tr>
      <w:tr w:rsidR="005B4CB7" w:rsidRPr="00DE0B89" w14:paraId="70DA660E" w14:textId="77777777" w:rsidTr="005B4CB7">
        <w:tc>
          <w:tcPr>
            <w:tcW w:w="4535" w:type="dxa"/>
          </w:tcPr>
          <w:p w14:paraId="5BDAF806" w14:textId="77777777" w:rsidR="005B4CB7" w:rsidRPr="00DE0B89" w:rsidRDefault="005B4CB7" w:rsidP="005B4CB7">
            <w:pPr>
              <w:pStyle w:val="TAL"/>
              <w:rPr>
                <w:lang w:eastAsia="zh-CN"/>
              </w:rPr>
            </w:pPr>
            <w:r w:rsidRPr="00DE0B89">
              <w:t xml:space="preserve">BWP-DownlinkDedicated ::= </w:t>
            </w:r>
            <w:r w:rsidRPr="00DE0B89">
              <w:rPr>
                <w:lang w:eastAsia="zh-CN"/>
              </w:rPr>
              <w:t>SEQUENCE {</w:t>
            </w:r>
          </w:p>
        </w:tc>
        <w:tc>
          <w:tcPr>
            <w:tcW w:w="2267" w:type="dxa"/>
          </w:tcPr>
          <w:p w14:paraId="7A69F397" w14:textId="77777777" w:rsidR="005B4CB7" w:rsidRPr="00DE0B89" w:rsidRDefault="005B4CB7" w:rsidP="005B4CB7">
            <w:pPr>
              <w:pStyle w:val="TAL"/>
            </w:pPr>
          </w:p>
        </w:tc>
        <w:tc>
          <w:tcPr>
            <w:tcW w:w="1700" w:type="dxa"/>
          </w:tcPr>
          <w:p w14:paraId="4DB2D9E5" w14:textId="77777777" w:rsidR="005B4CB7" w:rsidRPr="00DE0B89" w:rsidRDefault="005B4CB7" w:rsidP="005B4CB7">
            <w:pPr>
              <w:pStyle w:val="TAL"/>
            </w:pPr>
          </w:p>
        </w:tc>
        <w:tc>
          <w:tcPr>
            <w:tcW w:w="1245" w:type="dxa"/>
          </w:tcPr>
          <w:p w14:paraId="615E11B6" w14:textId="77777777" w:rsidR="005B4CB7" w:rsidRPr="00DE0B89" w:rsidRDefault="005B4CB7" w:rsidP="005B4CB7">
            <w:pPr>
              <w:pStyle w:val="TAL"/>
            </w:pPr>
          </w:p>
        </w:tc>
      </w:tr>
      <w:tr w:rsidR="005B4CB7" w:rsidRPr="00DE0B89" w14:paraId="6C9CFDAE" w14:textId="77777777" w:rsidTr="005B4CB7">
        <w:tblPrEx>
          <w:tblLook w:val="04A0" w:firstRow="1" w:lastRow="0" w:firstColumn="1" w:lastColumn="0" w:noHBand="0" w:noVBand="1"/>
        </w:tblPrEx>
        <w:tc>
          <w:tcPr>
            <w:tcW w:w="4535" w:type="dxa"/>
          </w:tcPr>
          <w:p w14:paraId="058A195B" w14:textId="77777777" w:rsidR="005B4CB7" w:rsidRPr="00DE0B89" w:rsidRDefault="005B4CB7" w:rsidP="005B4CB7">
            <w:pPr>
              <w:pStyle w:val="TAL"/>
            </w:pPr>
            <w:r w:rsidRPr="00DE0B89">
              <w:t xml:space="preserve">  pdcch-Config</w:t>
            </w:r>
          </w:p>
        </w:tc>
        <w:tc>
          <w:tcPr>
            <w:tcW w:w="2267" w:type="dxa"/>
          </w:tcPr>
          <w:p w14:paraId="1DFB6BB0" w14:textId="77777777" w:rsidR="005B4CB7" w:rsidRPr="00DE0B89" w:rsidRDefault="005B4CB7" w:rsidP="005B4CB7">
            <w:pPr>
              <w:pStyle w:val="TAL"/>
            </w:pPr>
            <w:r w:rsidRPr="00DE0B89">
              <w:t>Not present</w:t>
            </w:r>
          </w:p>
        </w:tc>
        <w:tc>
          <w:tcPr>
            <w:tcW w:w="1700" w:type="dxa"/>
          </w:tcPr>
          <w:p w14:paraId="515EF82F" w14:textId="77777777" w:rsidR="005B4CB7" w:rsidRPr="00DE0B89" w:rsidRDefault="005B4CB7" w:rsidP="005B4CB7">
            <w:pPr>
              <w:pStyle w:val="TAL"/>
            </w:pPr>
          </w:p>
        </w:tc>
        <w:tc>
          <w:tcPr>
            <w:tcW w:w="1245" w:type="dxa"/>
          </w:tcPr>
          <w:p w14:paraId="4363F439" w14:textId="77777777" w:rsidR="005B4CB7" w:rsidRPr="00DE0B89" w:rsidRDefault="005B4CB7" w:rsidP="005B4CB7">
            <w:pPr>
              <w:pStyle w:val="TAL"/>
            </w:pPr>
            <w:r w:rsidRPr="00DE0B89">
              <w:t>Step 17</w:t>
            </w:r>
          </w:p>
        </w:tc>
      </w:tr>
      <w:tr w:rsidR="005B4CB7" w:rsidRPr="00DE0B89" w14:paraId="198C1963"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BCE748" w14:textId="77777777" w:rsidR="005B4CB7" w:rsidRPr="00DE0B89" w:rsidRDefault="005B4CB7" w:rsidP="005B4CB7">
            <w:pPr>
              <w:pStyle w:val="TAL"/>
            </w:pPr>
            <w:r w:rsidRPr="00DE0B89">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3301A4B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11938C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FA50A62" w14:textId="77777777" w:rsidR="005B4CB7" w:rsidRPr="00DE0B89" w:rsidRDefault="005B4CB7" w:rsidP="005B4CB7">
            <w:pPr>
              <w:pStyle w:val="TAL"/>
            </w:pPr>
            <w:r w:rsidRPr="00DE0B89">
              <w:t>Step 1, Step 8</w:t>
            </w:r>
          </w:p>
        </w:tc>
      </w:tr>
      <w:tr w:rsidR="005B4CB7" w:rsidRPr="00DE0B89" w14:paraId="03902C2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69EE4" w14:textId="77777777" w:rsidR="005B4CB7" w:rsidRPr="00DE0B89" w:rsidRDefault="005B4CB7" w:rsidP="005B4CB7">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2EFA65F3" w14:textId="77777777" w:rsidR="005B4CB7" w:rsidRPr="00DE0B89" w:rsidRDefault="005B4CB7" w:rsidP="005B4CB7">
            <w:pPr>
              <w:pStyle w:val="TAL"/>
            </w:pPr>
            <w:r w:rsidRPr="00DE0B89">
              <w:t>PDCCH-Config</w:t>
            </w:r>
          </w:p>
        </w:tc>
        <w:tc>
          <w:tcPr>
            <w:tcW w:w="1700" w:type="dxa"/>
            <w:tcBorders>
              <w:top w:val="single" w:sz="4" w:space="0" w:color="auto"/>
              <w:left w:val="single" w:sz="4" w:space="0" w:color="auto"/>
              <w:bottom w:val="single" w:sz="4" w:space="0" w:color="auto"/>
              <w:right w:val="single" w:sz="4" w:space="0" w:color="auto"/>
            </w:tcBorders>
          </w:tcPr>
          <w:p w14:paraId="5725DBF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2737D06" w14:textId="77777777" w:rsidR="005B4CB7" w:rsidRPr="00DE0B89" w:rsidRDefault="005B4CB7" w:rsidP="005B4CB7">
            <w:pPr>
              <w:pStyle w:val="TAL"/>
            </w:pPr>
          </w:p>
        </w:tc>
      </w:tr>
      <w:tr w:rsidR="005B4CB7" w:rsidRPr="00DE0B89" w14:paraId="0F1E94B5"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B310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B95D23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AE193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A2447" w14:textId="77777777" w:rsidR="005B4CB7" w:rsidRPr="00DE0B89" w:rsidRDefault="005B4CB7" w:rsidP="005B4CB7">
            <w:pPr>
              <w:pStyle w:val="TAL"/>
            </w:pPr>
          </w:p>
        </w:tc>
      </w:tr>
      <w:tr w:rsidR="005B4CB7" w:rsidRPr="00DE0B89" w14:paraId="0618772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3BA039" w14:textId="77777777" w:rsidR="005B4CB7" w:rsidRPr="00DE0B89" w:rsidRDefault="005B4CB7" w:rsidP="005B4CB7">
            <w:pPr>
              <w:pStyle w:val="TAL"/>
            </w:pPr>
            <w:r w:rsidRPr="00DE0B89">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417E749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4B7C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E3E017" w14:textId="77777777" w:rsidR="005B4CB7" w:rsidRPr="00DE0B89" w:rsidRDefault="005B4CB7" w:rsidP="005B4CB7">
            <w:pPr>
              <w:pStyle w:val="TAL"/>
            </w:pPr>
          </w:p>
        </w:tc>
      </w:tr>
      <w:tr w:rsidR="005B4CB7" w:rsidRPr="00DE0B89" w14:paraId="1019776D"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9FA765" w14:textId="77777777" w:rsidR="005B4CB7" w:rsidRPr="00DE0B89" w:rsidRDefault="005B4CB7" w:rsidP="005B4CB7">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4EE5CF8B" w14:textId="77777777" w:rsidR="005B4CB7" w:rsidRPr="00DE0B89" w:rsidRDefault="005B4CB7" w:rsidP="005B4CB7">
            <w:pPr>
              <w:pStyle w:val="TAL"/>
            </w:pPr>
            <w:r w:rsidRPr="00DE0B89">
              <w:t>PDSCH-Config</w:t>
            </w:r>
          </w:p>
        </w:tc>
        <w:tc>
          <w:tcPr>
            <w:tcW w:w="1700" w:type="dxa"/>
            <w:tcBorders>
              <w:top w:val="single" w:sz="4" w:space="0" w:color="auto"/>
              <w:left w:val="single" w:sz="4" w:space="0" w:color="auto"/>
              <w:bottom w:val="single" w:sz="4" w:space="0" w:color="auto"/>
              <w:right w:val="single" w:sz="4" w:space="0" w:color="auto"/>
            </w:tcBorders>
          </w:tcPr>
          <w:p w14:paraId="6157D91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304025" w14:textId="77777777" w:rsidR="005B4CB7" w:rsidRPr="00DE0B89" w:rsidRDefault="005B4CB7" w:rsidP="005B4CB7">
            <w:pPr>
              <w:pStyle w:val="TAL"/>
            </w:pPr>
          </w:p>
        </w:tc>
      </w:tr>
      <w:tr w:rsidR="005B4CB7" w:rsidRPr="00DE0B89" w14:paraId="19771FB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075BF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1606C5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28723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B25518" w14:textId="77777777" w:rsidR="005B4CB7" w:rsidRPr="00DE0B89" w:rsidRDefault="005B4CB7" w:rsidP="005B4CB7">
            <w:pPr>
              <w:pStyle w:val="TAL"/>
            </w:pPr>
          </w:p>
        </w:tc>
      </w:tr>
      <w:tr w:rsidR="005B4CB7" w:rsidRPr="00DE0B89" w14:paraId="77F67922" w14:textId="77777777" w:rsidTr="005B4CB7">
        <w:tc>
          <w:tcPr>
            <w:tcW w:w="4535" w:type="dxa"/>
          </w:tcPr>
          <w:p w14:paraId="0A08401E" w14:textId="77777777" w:rsidR="005B4CB7" w:rsidRPr="00DE0B89" w:rsidRDefault="005B4CB7" w:rsidP="005B4CB7">
            <w:pPr>
              <w:pStyle w:val="TAL"/>
            </w:pPr>
            <w:r w:rsidRPr="00DE0B89">
              <w:t xml:space="preserve">  radioLinkMonitoringConfig CHOICE {</w:t>
            </w:r>
          </w:p>
        </w:tc>
        <w:tc>
          <w:tcPr>
            <w:tcW w:w="2267" w:type="dxa"/>
          </w:tcPr>
          <w:p w14:paraId="79907ECF" w14:textId="77777777" w:rsidR="005B4CB7" w:rsidRPr="00DE0B89" w:rsidRDefault="005B4CB7" w:rsidP="005B4CB7">
            <w:pPr>
              <w:pStyle w:val="TAL"/>
              <w:rPr>
                <w:lang w:eastAsia="zh-CN"/>
              </w:rPr>
            </w:pPr>
          </w:p>
        </w:tc>
        <w:tc>
          <w:tcPr>
            <w:tcW w:w="1700" w:type="dxa"/>
          </w:tcPr>
          <w:p w14:paraId="375DC914" w14:textId="77777777" w:rsidR="005B4CB7" w:rsidRPr="00DE0B89" w:rsidRDefault="005B4CB7" w:rsidP="005B4CB7">
            <w:pPr>
              <w:pStyle w:val="TAL"/>
            </w:pPr>
          </w:p>
        </w:tc>
        <w:tc>
          <w:tcPr>
            <w:tcW w:w="1245" w:type="dxa"/>
          </w:tcPr>
          <w:p w14:paraId="23F7E41A" w14:textId="77777777" w:rsidR="005B4CB7" w:rsidRPr="00DE0B89" w:rsidRDefault="005B4CB7" w:rsidP="005B4CB7">
            <w:pPr>
              <w:pStyle w:val="TAL"/>
            </w:pPr>
          </w:p>
        </w:tc>
      </w:tr>
      <w:tr w:rsidR="005B4CB7" w:rsidRPr="00DE0B89" w14:paraId="754D057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91F653" w14:textId="77777777" w:rsidR="005B4CB7" w:rsidRPr="00DE0B89" w:rsidRDefault="005B4CB7" w:rsidP="005B4CB7">
            <w:pPr>
              <w:pStyle w:val="TAL"/>
              <w:rPr>
                <w:lang w:eastAsia="zh-CN"/>
              </w:rPr>
            </w:pPr>
            <w:r w:rsidRPr="00DE0B89">
              <w:t xml:space="preserve">    </w:t>
            </w:r>
            <w:r w:rsidRPr="00DE0B89">
              <w:rPr>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0BA3BA6D" w14:textId="77777777" w:rsidR="005B4CB7" w:rsidRPr="00DE0B89" w:rsidDel="004B1676" w:rsidRDefault="005B4CB7" w:rsidP="005B4CB7">
            <w:pPr>
              <w:pStyle w:val="TAL"/>
              <w:rPr>
                <w:lang w:eastAsia="zh-CN"/>
              </w:rPr>
            </w:pPr>
            <w:r w:rsidRPr="00DE0B89">
              <w:rPr>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2333AD2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085BA69" w14:textId="77777777" w:rsidR="005B4CB7" w:rsidRPr="00DE0B89" w:rsidRDefault="005B4CB7" w:rsidP="005B4CB7">
            <w:pPr>
              <w:pStyle w:val="TAL"/>
            </w:pPr>
          </w:p>
        </w:tc>
      </w:tr>
      <w:tr w:rsidR="005B4CB7" w:rsidRPr="00DE0B89" w14:paraId="6B94DDA2"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D69BD7" w14:textId="77777777" w:rsidR="005B4CB7" w:rsidRPr="00DE0B89" w:rsidRDefault="005B4CB7" w:rsidP="005B4CB7">
            <w:pPr>
              <w:pStyle w:val="TAL"/>
              <w:rPr>
                <w:lang w:eastAsia="zh-CN"/>
              </w:rPr>
            </w:pPr>
            <w:r w:rsidRPr="00DE0B89">
              <w:t xml:space="preserve">  </w:t>
            </w: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254E3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3655E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B8AEC38" w14:textId="77777777" w:rsidR="005B4CB7" w:rsidRPr="00DE0B89" w:rsidRDefault="005B4CB7" w:rsidP="005B4CB7">
            <w:pPr>
              <w:pStyle w:val="TAL"/>
            </w:pPr>
          </w:p>
        </w:tc>
      </w:tr>
      <w:tr w:rsidR="005B4CB7" w:rsidRPr="00DE0B89" w14:paraId="1C0ED35E" w14:textId="77777777" w:rsidTr="005B4CB7">
        <w:tc>
          <w:tcPr>
            <w:tcW w:w="4535" w:type="dxa"/>
            <w:tcBorders>
              <w:bottom w:val="single" w:sz="4" w:space="0" w:color="auto"/>
            </w:tcBorders>
          </w:tcPr>
          <w:p w14:paraId="49078005" w14:textId="77777777" w:rsidR="005B4CB7" w:rsidRPr="00DE0B89" w:rsidRDefault="005B4CB7" w:rsidP="005B4CB7">
            <w:pPr>
              <w:pStyle w:val="TAL"/>
            </w:pPr>
            <w:r w:rsidRPr="00DE0B89">
              <w:t>}</w:t>
            </w:r>
          </w:p>
        </w:tc>
        <w:tc>
          <w:tcPr>
            <w:tcW w:w="2267" w:type="dxa"/>
          </w:tcPr>
          <w:p w14:paraId="3FC71682" w14:textId="77777777" w:rsidR="005B4CB7" w:rsidRPr="00DE0B89" w:rsidRDefault="005B4CB7" w:rsidP="005B4CB7">
            <w:pPr>
              <w:pStyle w:val="TAL"/>
            </w:pPr>
          </w:p>
        </w:tc>
        <w:tc>
          <w:tcPr>
            <w:tcW w:w="1700" w:type="dxa"/>
          </w:tcPr>
          <w:p w14:paraId="53B75922" w14:textId="77777777" w:rsidR="005B4CB7" w:rsidRPr="00DE0B89" w:rsidRDefault="005B4CB7" w:rsidP="005B4CB7">
            <w:pPr>
              <w:pStyle w:val="TAL"/>
            </w:pPr>
          </w:p>
        </w:tc>
        <w:tc>
          <w:tcPr>
            <w:tcW w:w="1245" w:type="dxa"/>
          </w:tcPr>
          <w:p w14:paraId="3BE35A5F" w14:textId="77777777" w:rsidR="005B4CB7" w:rsidRPr="00DE0B89" w:rsidRDefault="005B4CB7" w:rsidP="005B4CB7">
            <w:pPr>
              <w:pStyle w:val="TAL"/>
            </w:pPr>
          </w:p>
        </w:tc>
      </w:tr>
    </w:tbl>
    <w:p w14:paraId="7FCF835A" w14:textId="77777777" w:rsidR="005B4CB7" w:rsidRPr="00DE0B89" w:rsidRDefault="005B4CB7" w:rsidP="005B4CB7"/>
    <w:p w14:paraId="56EF1B77" w14:textId="77777777" w:rsidR="005B4CB7" w:rsidRPr="00DE0B89" w:rsidRDefault="005B4CB7" w:rsidP="005B4CB7">
      <w:pPr>
        <w:pStyle w:val="TH"/>
        <w:rPr>
          <w:i/>
        </w:rPr>
      </w:pPr>
      <w:r w:rsidRPr="00DE0B89">
        <w:t>Table 7.1.1.1.4.3.3-7: RadioLinkMonitoringConfig</w:t>
      </w:r>
      <w:r w:rsidRPr="00DE0B89">
        <w:rPr>
          <w:i/>
        </w:rPr>
        <w:t xml:space="preserve"> </w:t>
      </w:r>
      <w:r w:rsidRPr="00DE0B89">
        <w:t xml:space="preserve">(Table 7.1.1.1.4.3.3-6: </w:t>
      </w:r>
      <w:r w:rsidRPr="00DE0B89">
        <w:rPr>
          <w:i/>
        </w:rPr>
        <w:t>BWP-DownlinkDedicated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719DC16A" w14:textId="77777777" w:rsidTr="005B4CB7">
        <w:tc>
          <w:tcPr>
            <w:tcW w:w="9747" w:type="dxa"/>
            <w:gridSpan w:val="4"/>
          </w:tcPr>
          <w:p w14:paraId="2DFD832B" w14:textId="77777777" w:rsidR="005B4CB7" w:rsidRPr="00DE0B89" w:rsidRDefault="005B4CB7" w:rsidP="005B4CB7">
            <w:pPr>
              <w:pStyle w:val="TAH"/>
              <w:jc w:val="left"/>
              <w:rPr>
                <w:b w:val="0"/>
              </w:rPr>
            </w:pPr>
            <w:r w:rsidRPr="00DE0B89">
              <w:rPr>
                <w:b w:val="0"/>
              </w:rPr>
              <w:t>Derivation Path: TS 38.508-1 [4], Table 4.6.3-133</w:t>
            </w:r>
          </w:p>
        </w:tc>
      </w:tr>
      <w:tr w:rsidR="005B4CB7" w:rsidRPr="00DE0B89" w14:paraId="2C2C52B6" w14:textId="77777777" w:rsidTr="005B4CB7">
        <w:tc>
          <w:tcPr>
            <w:tcW w:w="4535" w:type="dxa"/>
          </w:tcPr>
          <w:p w14:paraId="4C11F392" w14:textId="77777777" w:rsidR="005B4CB7" w:rsidRPr="00DE0B89" w:rsidRDefault="005B4CB7" w:rsidP="005B4CB7">
            <w:pPr>
              <w:pStyle w:val="TAH"/>
            </w:pPr>
            <w:r w:rsidRPr="00DE0B89">
              <w:t>Information Element</w:t>
            </w:r>
          </w:p>
        </w:tc>
        <w:tc>
          <w:tcPr>
            <w:tcW w:w="2267" w:type="dxa"/>
          </w:tcPr>
          <w:p w14:paraId="67BA0FD0" w14:textId="77777777" w:rsidR="005B4CB7" w:rsidRPr="00DE0B89" w:rsidRDefault="005B4CB7" w:rsidP="005B4CB7">
            <w:pPr>
              <w:pStyle w:val="TAH"/>
            </w:pPr>
            <w:r w:rsidRPr="00DE0B89">
              <w:t>Value/remark</w:t>
            </w:r>
          </w:p>
        </w:tc>
        <w:tc>
          <w:tcPr>
            <w:tcW w:w="1700" w:type="dxa"/>
          </w:tcPr>
          <w:p w14:paraId="67FD8E5A" w14:textId="77777777" w:rsidR="005B4CB7" w:rsidRPr="00DE0B89" w:rsidRDefault="005B4CB7" w:rsidP="005B4CB7">
            <w:pPr>
              <w:pStyle w:val="TAH"/>
            </w:pPr>
            <w:r w:rsidRPr="00DE0B89">
              <w:t>Comment</w:t>
            </w:r>
          </w:p>
        </w:tc>
        <w:tc>
          <w:tcPr>
            <w:tcW w:w="1245" w:type="dxa"/>
          </w:tcPr>
          <w:p w14:paraId="054B1334" w14:textId="77777777" w:rsidR="005B4CB7" w:rsidRPr="00DE0B89" w:rsidRDefault="005B4CB7" w:rsidP="005B4CB7">
            <w:pPr>
              <w:pStyle w:val="TAH"/>
            </w:pPr>
            <w:r w:rsidRPr="00DE0B89">
              <w:t>Condition</w:t>
            </w:r>
          </w:p>
        </w:tc>
      </w:tr>
      <w:tr w:rsidR="005B4CB7" w:rsidRPr="00DE0B89" w14:paraId="3553CFB6" w14:textId="77777777" w:rsidTr="005B4CB7">
        <w:tc>
          <w:tcPr>
            <w:tcW w:w="4535" w:type="dxa"/>
          </w:tcPr>
          <w:p w14:paraId="3B6DD906" w14:textId="77777777" w:rsidR="005B4CB7" w:rsidRPr="00DE0B89" w:rsidRDefault="005B4CB7" w:rsidP="005B4CB7">
            <w:pPr>
              <w:pStyle w:val="TAL"/>
              <w:rPr>
                <w:lang w:eastAsia="zh-CN"/>
              </w:rPr>
            </w:pPr>
            <w:r w:rsidRPr="00DE0B89">
              <w:t xml:space="preserve">RadioLinkMonitoringConfig ::= </w:t>
            </w:r>
            <w:r w:rsidRPr="00DE0B89">
              <w:rPr>
                <w:snapToGrid w:val="0"/>
              </w:rPr>
              <w:t xml:space="preserve">SEQUENCE </w:t>
            </w:r>
            <w:r w:rsidRPr="00DE0B89">
              <w:t>{</w:t>
            </w:r>
          </w:p>
        </w:tc>
        <w:tc>
          <w:tcPr>
            <w:tcW w:w="2267" w:type="dxa"/>
          </w:tcPr>
          <w:p w14:paraId="002B8AE8" w14:textId="77777777" w:rsidR="005B4CB7" w:rsidRPr="00DE0B89" w:rsidRDefault="005B4CB7" w:rsidP="005B4CB7">
            <w:pPr>
              <w:pStyle w:val="TAL"/>
            </w:pPr>
          </w:p>
        </w:tc>
        <w:tc>
          <w:tcPr>
            <w:tcW w:w="1700" w:type="dxa"/>
          </w:tcPr>
          <w:p w14:paraId="217CA3F3" w14:textId="77777777" w:rsidR="005B4CB7" w:rsidRPr="00DE0B89" w:rsidRDefault="005B4CB7" w:rsidP="005B4CB7">
            <w:pPr>
              <w:pStyle w:val="TAL"/>
            </w:pPr>
          </w:p>
        </w:tc>
        <w:tc>
          <w:tcPr>
            <w:tcW w:w="1245" w:type="dxa"/>
          </w:tcPr>
          <w:p w14:paraId="45AA6790" w14:textId="77777777" w:rsidR="005B4CB7" w:rsidRPr="00DE0B89" w:rsidRDefault="005B4CB7" w:rsidP="005B4CB7">
            <w:pPr>
              <w:pStyle w:val="TAL"/>
            </w:pPr>
          </w:p>
        </w:tc>
      </w:tr>
      <w:tr w:rsidR="005B4CB7" w:rsidRPr="00DE0B89" w14:paraId="1AE81DCB" w14:textId="77777777" w:rsidTr="005B4CB7">
        <w:tc>
          <w:tcPr>
            <w:tcW w:w="4535" w:type="dxa"/>
          </w:tcPr>
          <w:p w14:paraId="6B544F22" w14:textId="77777777" w:rsidR="005B4CB7" w:rsidRPr="00DE0B89" w:rsidRDefault="005B4CB7" w:rsidP="005B4CB7">
            <w:pPr>
              <w:pStyle w:val="TAL"/>
            </w:pPr>
            <w:r w:rsidRPr="00DE0B89">
              <w:rPr>
                <w:rFonts w:cs="Arial"/>
                <w:kern w:val="2"/>
                <w:szCs w:val="18"/>
              </w:rPr>
              <w:t xml:space="preserve">  failureDetectionResourcesToAddModList SEQUENCE (SIZE(1..maxNrofFailureDetectionResources)) OF </w:t>
            </w:r>
            <w:r w:rsidRPr="00DE0B89">
              <w:t>RadioLinkMonitoringRS</w:t>
            </w:r>
            <w:r w:rsidRPr="00DE0B89">
              <w:rPr>
                <w:rFonts w:cs="Arial"/>
                <w:kern w:val="2"/>
                <w:szCs w:val="18"/>
              </w:rPr>
              <w:t xml:space="preserve"> {</w:t>
            </w:r>
          </w:p>
        </w:tc>
        <w:tc>
          <w:tcPr>
            <w:tcW w:w="2267" w:type="dxa"/>
          </w:tcPr>
          <w:p w14:paraId="1C6CB946" w14:textId="77777777" w:rsidR="005B4CB7" w:rsidRPr="00DE0B89" w:rsidRDefault="005B4CB7" w:rsidP="005B4CB7">
            <w:pPr>
              <w:pStyle w:val="TAL"/>
              <w:rPr>
                <w:lang w:eastAsia="zh-CN"/>
              </w:rPr>
            </w:pPr>
            <w:r w:rsidRPr="00DE0B89">
              <w:t>2 entries</w:t>
            </w:r>
          </w:p>
        </w:tc>
        <w:tc>
          <w:tcPr>
            <w:tcW w:w="1700" w:type="dxa"/>
          </w:tcPr>
          <w:p w14:paraId="120C77E4" w14:textId="77777777" w:rsidR="005B4CB7" w:rsidRPr="00DE0B89" w:rsidRDefault="005B4CB7" w:rsidP="005B4CB7">
            <w:pPr>
              <w:pStyle w:val="TAL"/>
            </w:pPr>
          </w:p>
        </w:tc>
        <w:tc>
          <w:tcPr>
            <w:tcW w:w="1245" w:type="dxa"/>
          </w:tcPr>
          <w:p w14:paraId="036027EB" w14:textId="77777777" w:rsidR="005B4CB7" w:rsidRPr="00DE0B89" w:rsidRDefault="005B4CB7" w:rsidP="005B4CB7">
            <w:pPr>
              <w:pStyle w:val="TAL"/>
            </w:pPr>
          </w:p>
        </w:tc>
      </w:tr>
      <w:tr w:rsidR="005B4CB7" w:rsidRPr="00DE0B89" w14:paraId="23194A73" w14:textId="77777777" w:rsidTr="005B4CB7">
        <w:tc>
          <w:tcPr>
            <w:tcW w:w="4535" w:type="dxa"/>
          </w:tcPr>
          <w:p w14:paraId="55CBA9CB" w14:textId="77777777" w:rsidR="005B4CB7" w:rsidRPr="00DE0B89" w:rsidRDefault="005B4CB7" w:rsidP="005B4CB7">
            <w:pPr>
              <w:pStyle w:val="TAL"/>
            </w:pPr>
            <w:r w:rsidRPr="00DE0B89">
              <w:t xml:space="preserve">    RadioLinkMonitoringRS[1] </w:t>
            </w:r>
            <w:r w:rsidRPr="00DE0B89">
              <w:rPr>
                <w:snapToGrid w:val="0"/>
              </w:rPr>
              <w:t xml:space="preserve">SEQUENCE </w:t>
            </w:r>
            <w:r w:rsidRPr="00DE0B89">
              <w:t>{</w:t>
            </w:r>
          </w:p>
        </w:tc>
        <w:tc>
          <w:tcPr>
            <w:tcW w:w="2267" w:type="dxa"/>
          </w:tcPr>
          <w:p w14:paraId="013DC1AB" w14:textId="77777777" w:rsidR="005B4CB7" w:rsidRPr="00DE0B89" w:rsidRDefault="005B4CB7" w:rsidP="005B4CB7">
            <w:pPr>
              <w:pStyle w:val="TAL"/>
            </w:pPr>
          </w:p>
        </w:tc>
        <w:tc>
          <w:tcPr>
            <w:tcW w:w="1700" w:type="dxa"/>
          </w:tcPr>
          <w:p w14:paraId="393B6655" w14:textId="77777777" w:rsidR="005B4CB7" w:rsidRPr="00DE0B89" w:rsidRDefault="005B4CB7" w:rsidP="005B4CB7">
            <w:pPr>
              <w:pStyle w:val="TAL"/>
            </w:pPr>
            <w:r w:rsidRPr="00DE0B89">
              <w:t>entry 1</w:t>
            </w:r>
          </w:p>
        </w:tc>
        <w:tc>
          <w:tcPr>
            <w:tcW w:w="1245" w:type="dxa"/>
          </w:tcPr>
          <w:p w14:paraId="36D1A0F9" w14:textId="77777777" w:rsidR="005B4CB7" w:rsidRPr="00DE0B89" w:rsidRDefault="005B4CB7" w:rsidP="005B4CB7">
            <w:pPr>
              <w:pStyle w:val="TAL"/>
            </w:pPr>
          </w:p>
        </w:tc>
      </w:tr>
      <w:tr w:rsidR="005B4CB7" w:rsidRPr="00DE0B89" w14:paraId="4ACA132D" w14:textId="77777777" w:rsidTr="005B4CB7">
        <w:tc>
          <w:tcPr>
            <w:tcW w:w="4535" w:type="dxa"/>
          </w:tcPr>
          <w:p w14:paraId="1C49D706" w14:textId="77777777" w:rsidR="005B4CB7" w:rsidRPr="00DE0B89" w:rsidRDefault="005B4CB7" w:rsidP="005B4CB7">
            <w:pPr>
              <w:pStyle w:val="TAL"/>
            </w:pPr>
            <w:r w:rsidRPr="00DE0B89">
              <w:rPr>
                <w:rFonts w:cs="Arial"/>
                <w:kern w:val="2"/>
                <w:szCs w:val="18"/>
              </w:rPr>
              <w:t xml:space="preserve">      radioLinkMonitoringRS-Id</w:t>
            </w:r>
          </w:p>
        </w:tc>
        <w:tc>
          <w:tcPr>
            <w:tcW w:w="2267" w:type="dxa"/>
          </w:tcPr>
          <w:p w14:paraId="57CAD253" w14:textId="77777777" w:rsidR="005B4CB7" w:rsidRPr="00DE0B89" w:rsidRDefault="005B4CB7" w:rsidP="005B4CB7">
            <w:pPr>
              <w:pStyle w:val="TAL"/>
            </w:pPr>
            <w:r w:rsidRPr="00DE0B89">
              <w:t>0</w:t>
            </w:r>
          </w:p>
        </w:tc>
        <w:tc>
          <w:tcPr>
            <w:tcW w:w="1700" w:type="dxa"/>
          </w:tcPr>
          <w:p w14:paraId="1AF3AF7E" w14:textId="77777777" w:rsidR="005B4CB7" w:rsidRPr="00DE0B89" w:rsidRDefault="005B4CB7" w:rsidP="005B4CB7">
            <w:pPr>
              <w:pStyle w:val="TAL"/>
            </w:pPr>
          </w:p>
        </w:tc>
        <w:tc>
          <w:tcPr>
            <w:tcW w:w="1245" w:type="dxa"/>
          </w:tcPr>
          <w:p w14:paraId="11A0397C" w14:textId="77777777" w:rsidR="005B4CB7" w:rsidRPr="00DE0B89" w:rsidRDefault="005B4CB7" w:rsidP="005B4CB7">
            <w:pPr>
              <w:pStyle w:val="TAL"/>
            </w:pPr>
          </w:p>
        </w:tc>
      </w:tr>
      <w:tr w:rsidR="005B4CB7" w:rsidRPr="00DE0B89" w14:paraId="031279E5" w14:textId="77777777" w:rsidTr="005B4CB7">
        <w:tc>
          <w:tcPr>
            <w:tcW w:w="4535" w:type="dxa"/>
            <w:tcBorders>
              <w:bottom w:val="nil"/>
            </w:tcBorders>
          </w:tcPr>
          <w:p w14:paraId="454E89FA" w14:textId="77777777" w:rsidR="005B4CB7" w:rsidRPr="00DE0B89" w:rsidRDefault="005B4CB7" w:rsidP="005B4CB7">
            <w:pPr>
              <w:pStyle w:val="TAL"/>
            </w:pPr>
            <w:r w:rsidRPr="00DE0B89">
              <w:rPr>
                <w:rFonts w:cs="Arial"/>
                <w:kern w:val="2"/>
                <w:szCs w:val="18"/>
              </w:rPr>
              <w:t xml:space="preserve">      purpose</w:t>
            </w:r>
          </w:p>
        </w:tc>
        <w:tc>
          <w:tcPr>
            <w:tcW w:w="2267" w:type="dxa"/>
          </w:tcPr>
          <w:p w14:paraId="7110137C" w14:textId="77777777" w:rsidR="005B4CB7" w:rsidRPr="00DE0B89" w:rsidRDefault="005B4CB7" w:rsidP="005B4CB7">
            <w:pPr>
              <w:pStyle w:val="TAL"/>
            </w:pPr>
            <w:r w:rsidRPr="00DE0B89">
              <w:t>rlf</w:t>
            </w:r>
          </w:p>
        </w:tc>
        <w:tc>
          <w:tcPr>
            <w:tcW w:w="1700" w:type="dxa"/>
          </w:tcPr>
          <w:p w14:paraId="10C869D2" w14:textId="77777777" w:rsidR="005B4CB7" w:rsidRPr="00DE0B89" w:rsidRDefault="005B4CB7" w:rsidP="005B4CB7">
            <w:pPr>
              <w:pStyle w:val="TAL"/>
            </w:pPr>
          </w:p>
        </w:tc>
        <w:tc>
          <w:tcPr>
            <w:tcW w:w="1245" w:type="dxa"/>
          </w:tcPr>
          <w:p w14:paraId="739054CF" w14:textId="77777777" w:rsidR="005B4CB7" w:rsidRPr="00DE0B89" w:rsidRDefault="005B4CB7" w:rsidP="005B4CB7">
            <w:pPr>
              <w:pStyle w:val="TAL"/>
            </w:pPr>
            <w:r w:rsidRPr="00DE0B89">
              <w:t>Step 1, Step 17</w:t>
            </w:r>
          </w:p>
        </w:tc>
      </w:tr>
      <w:tr w:rsidR="005B4CB7" w:rsidRPr="00DE0B89" w14:paraId="7F761A0C" w14:textId="77777777" w:rsidTr="005B4CB7">
        <w:tc>
          <w:tcPr>
            <w:tcW w:w="4535" w:type="dxa"/>
            <w:tcBorders>
              <w:top w:val="nil"/>
            </w:tcBorders>
          </w:tcPr>
          <w:p w14:paraId="76DB00DB" w14:textId="77777777" w:rsidR="005B4CB7" w:rsidRPr="00DE0B89" w:rsidRDefault="005B4CB7" w:rsidP="005B4CB7">
            <w:pPr>
              <w:pStyle w:val="TAL"/>
              <w:rPr>
                <w:rFonts w:cs="Arial"/>
                <w:kern w:val="2"/>
                <w:szCs w:val="18"/>
              </w:rPr>
            </w:pPr>
          </w:p>
        </w:tc>
        <w:tc>
          <w:tcPr>
            <w:tcW w:w="2267" w:type="dxa"/>
          </w:tcPr>
          <w:p w14:paraId="4ABCDA61" w14:textId="77777777" w:rsidR="005B4CB7" w:rsidRPr="00DE0B89" w:rsidDel="00EB0677" w:rsidRDefault="005B4CB7" w:rsidP="005B4CB7">
            <w:pPr>
              <w:pStyle w:val="TAL"/>
            </w:pPr>
            <w:r w:rsidRPr="00DE0B89">
              <w:t>both</w:t>
            </w:r>
          </w:p>
        </w:tc>
        <w:tc>
          <w:tcPr>
            <w:tcW w:w="1700" w:type="dxa"/>
          </w:tcPr>
          <w:p w14:paraId="4A129FB8" w14:textId="77777777" w:rsidR="005B4CB7" w:rsidRPr="00DE0B89" w:rsidRDefault="005B4CB7" w:rsidP="005B4CB7">
            <w:pPr>
              <w:pStyle w:val="TAL"/>
            </w:pPr>
          </w:p>
        </w:tc>
        <w:tc>
          <w:tcPr>
            <w:tcW w:w="1245" w:type="dxa"/>
          </w:tcPr>
          <w:p w14:paraId="47861F93" w14:textId="77777777" w:rsidR="005B4CB7" w:rsidRPr="00DE0B89" w:rsidRDefault="005B4CB7" w:rsidP="005B4CB7">
            <w:pPr>
              <w:pStyle w:val="TAL"/>
            </w:pPr>
            <w:r w:rsidRPr="00DE0B89">
              <w:t>Step 8</w:t>
            </w:r>
          </w:p>
        </w:tc>
      </w:tr>
      <w:tr w:rsidR="005B4CB7" w:rsidRPr="00DE0B89" w14:paraId="7F08896B" w14:textId="77777777" w:rsidTr="005B4CB7">
        <w:tc>
          <w:tcPr>
            <w:tcW w:w="4535" w:type="dxa"/>
          </w:tcPr>
          <w:p w14:paraId="70D241C8" w14:textId="77777777" w:rsidR="005B4CB7" w:rsidRPr="00DE0B89" w:rsidRDefault="005B4CB7" w:rsidP="005B4CB7">
            <w:pPr>
              <w:pStyle w:val="TAL"/>
            </w:pPr>
            <w:r w:rsidRPr="00DE0B89">
              <w:rPr>
                <w:rFonts w:cs="Arial"/>
                <w:kern w:val="2"/>
                <w:szCs w:val="18"/>
              </w:rPr>
              <w:t xml:space="preserve">      detectionResource CHOICE {</w:t>
            </w:r>
          </w:p>
        </w:tc>
        <w:tc>
          <w:tcPr>
            <w:tcW w:w="2267" w:type="dxa"/>
          </w:tcPr>
          <w:p w14:paraId="4D328693" w14:textId="77777777" w:rsidR="005B4CB7" w:rsidRPr="00DE0B89" w:rsidRDefault="005B4CB7" w:rsidP="005B4CB7">
            <w:pPr>
              <w:pStyle w:val="TAL"/>
            </w:pPr>
          </w:p>
        </w:tc>
        <w:tc>
          <w:tcPr>
            <w:tcW w:w="1700" w:type="dxa"/>
          </w:tcPr>
          <w:p w14:paraId="2661850E" w14:textId="77777777" w:rsidR="005B4CB7" w:rsidRPr="00DE0B89" w:rsidRDefault="005B4CB7" w:rsidP="005B4CB7">
            <w:pPr>
              <w:pStyle w:val="TAL"/>
            </w:pPr>
          </w:p>
        </w:tc>
        <w:tc>
          <w:tcPr>
            <w:tcW w:w="1245" w:type="dxa"/>
          </w:tcPr>
          <w:p w14:paraId="063A20CA" w14:textId="77777777" w:rsidR="005B4CB7" w:rsidRPr="00DE0B89" w:rsidRDefault="005B4CB7" w:rsidP="005B4CB7">
            <w:pPr>
              <w:pStyle w:val="TAL"/>
            </w:pPr>
          </w:p>
        </w:tc>
      </w:tr>
      <w:tr w:rsidR="005B4CB7" w:rsidRPr="00DE0B89" w14:paraId="47D131F3" w14:textId="77777777" w:rsidTr="005B4CB7">
        <w:tc>
          <w:tcPr>
            <w:tcW w:w="4535" w:type="dxa"/>
            <w:tcBorders>
              <w:bottom w:val="nil"/>
            </w:tcBorders>
          </w:tcPr>
          <w:p w14:paraId="058CDC3D" w14:textId="77777777" w:rsidR="005B4CB7" w:rsidRPr="00DE0B89" w:rsidRDefault="005B4CB7" w:rsidP="005B4CB7">
            <w:pPr>
              <w:pStyle w:val="TAL"/>
            </w:pPr>
            <w:r w:rsidRPr="00DE0B89">
              <w:rPr>
                <w:rFonts w:cs="Arial"/>
                <w:kern w:val="2"/>
                <w:szCs w:val="18"/>
              </w:rPr>
              <w:t xml:space="preserve">        csi-rs</w:t>
            </w:r>
          </w:p>
        </w:tc>
        <w:tc>
          <w:tcPr>
            <w:tcW w:w="2267" w:type="dxa"/>
          </w:tcPr>
          <w:p w14:paraId="07E9C823" w14:textId="77777777" w:rsidR="005B4CB7" w:rsidRPr="00DE0B89" w:rsidRDefault="005B4CB7" w:rsidP="005B4CB7">
            <w:pPr>
              <w:pStyle w:val="TAL"/>
            </w:pPr>
            <w:r w:rsidRPr="00DE0B89">
              <w:t>0</w:t>
            </w:r>
          </w:p>
        </w:tc>
        <w:tc>
          <w:tcPr>
            <w:tcW w:w="1700" w:type="dxa"/>
          </w:tcPr>
          <w:p w14:paraId="2EAF8E21" w14:textId="77777777" w:rsidR="005B4CB7" w:rsidRPr="00DE0B89" w:rsidRDefault="005B4CB7" w:rsidP="005B4CB7">
            <w:pPr>
              <w:pStyle w:val="TAL"/>
            </w:pPr>
            <w:r w:rsidRPr="00DE0B89">
              <w:t>NR Cell 1 Beam index #0</w:t>
            </w:r>
          </w:p>
        </w:tc>
        <w:tc>
          <w:tcPr>
            <w:tcW w:w="1245" w:type="dxa"/>
          </w:tcPr>
          <w:p w14:paraId="1FEC504C" w14:textId="77777777" w:rsidR="005B4CB7" w:rsidRPr="00DE0B89" w:rsidRDefault="005B4CB7" w:rsidP="005B4CB7">
            <w:pPr>
              <w:pStyle w:val="TAL"/>
            </w:pPr>
          </w:p>
        </w:tc>
      </w:tr>
      <w:tr w:rsidR="005B4CB7" w:rsidRPr="00DE0B89" w14:paraId="1B9131CF" w14:textId="77777777" w:rsidTr="005B4CB7">
        <w:tc>
          <w:tcPr>
            <w:tcW w:w="4535" w:type="dxa"/>
          </w:tcPr>
          <w:p w14:paraId="3F7615EA" w14:textId="77777777" w:rsidR="005B4CB7" w:rsidRPr="00DE0B89" w:rsidRDefault="005B4CB7" w:rsidP="005B4CB7">
            <w:pPr>
              <w:pStyle w:val="TAL"/>
            </w:pPr>
            <w:r w:rsidRPr="00DE0B89">
              <w:rPr>
                <w:rFonts w:cs="Arial"/>
                <w:kern w:val="2"/>
                <w:szCs w:val="18"/>
              </w:rPr>
              <w:t xml:space="preserve">      }</w:t>
            </w:r>
          </w:p>
        </w:tc>
        <w:tc>
          <w:tcPr>
            <w:tcW w:w="2267" w:type="dxa"/>
          </w:tcPr>
          <w:p w14:paraId="3033754B" w14:textId="77777777" w:rsidR="005B4CB7" w:rsidRPr="00DE0B89" w:rsidRDefault="005B4CB7" w:rsidP="005B4CB7">
            <w:pPr>
              <w:pStyle w:val="TAL"/>
            </w:pPr>
          </w:p>
        </w:tc>
        <w:tc>
          <w:tcPr>
            <w:tcW w:w="1700" w:type="dxa"/>
          </w:tcPr>
          <w:p w14:paraId="41279C6E" w14:textId="77777777" w:rsidR="005B4CB7" w:rsidRPr="00DE0B89" w:rsidRDefault="005B4CB7" w:rsidP="005B4CB7">
            <w:pPr>
              <w:pStyle w:val="TAL"/>
            </w:pPr>
          </w:p>
        </w:tc>
        <w:tc>
          <w:tcPr>
            <w:tcW w:w="1245" w:type="dxa"/>
          </w:tcPr>
          <w:p w14:paraId="27A90E2A" w14:textId="77777777" w:rsidR="005B4CB7" w:rsidRPr="00DE0B89" w:rsidRDefault="005B4CB7" w:rsidP="005B4CB7">
            <w:pPr>
              <w:pStyle w:val="TAL"/>
            </w:pPr>
          </w:p>
        </w:tc>
      </w:tr>
      <w:tr w:rsidR="005B4CB7" w:rsidRPr="00DE0B89" w14:paraId="7CAB9EBF" w14:textId="77777777" w:rsidTr="005B4CB7">
        <w:tc>
          <w:tcPr>
            <w:tcW w:w="4535" w:type="dxa"/>
          </w:tcPr>
          <w:p w14:paraId="2C308FCB" w14:textId="77777777" w:rsidR="005B4CB7" w:rsidRPr="00DE0B89" w:rsidRDefault="005B4CB7" w:rsidP="005B4CB7">
            <w:pPr>
              <w:pStyle w:val="TAL"/>
            </w:pPr>
            <w:r w:rsidRPr="00DE0B89">
              <w:rPr>
                <w:rFonts w:cs="Arial"/>
                <w:kern w:val="2"/>
                <w:szCs w:val="18"/>
              </w:rPr>
              <w:t xml:space="preserve">    }</w:t>
            </w:r>
          </w:p>
        </w:tc>
        <w:tc>
          <w:tcPr>
            <w:tcW w:w="2267" w:type="dxa"/>
          </w:tcPr>
          <w:p w14:paraId="5E091E0F" w14:textId="77777777" w:rsidR="005B4CB7" w:rsidRPr="00DE0B89" w:rsidRDefault="005B4CB7" w:rsidP="005B4CB7">
            <w:pPr>
              <w:pStyle w:val="TAL"/>
            </w:pPr>
          </w:p>
        </w:tc>
        <w:tc>
          <w:tcPr>
            <w:tcW w:w="1700" w:type="dxa"/>
          </w:tcPr>
          <w:p w14:paraId="1ED311F3" w14:textId="77777777" w:rsidR="005B4CB7" w:rsidRPr="00DE0B89" w:rsidRDefault="005B4CB7" w:rsidP="005B4CB7">
            <w:pPr>
              <w:pStyle w:val="TAL"/>
            </w:pPr>
          </w:p>
        </w:tc>
        <w:tc>
          <w:tcPr>
            <w:tcW w:w="1245" w:type="dxa"/>
          </w:tcPr>
          <w:p w14:paraId="22644B5B" w14:textId="77777777" w:rsidR="005B4CB7" w:rsidRPr="00DE0B89" w:rsidRDefault="005B4CB7" w:rsidP="005B4CB7">
            <w:pPr>
              <w:pStyle w:val="TAL"/>
            </w:pPr>
          </w:p>
        </w:tc>
      </w:tr>
      <w:tr w:rsidR="005B4CB7" w:rsidRPr="00DE0B89" w14:paraId="02927689" w14:textId="77777777" w:rsidTr="005B4CB7">
        <w:tc>
          <w:tcPr>
            <w:tcW w:w="4535" w:type="dxa"/>
          </w:tcPr>
          <w:p w14:paraId="5EF60A88" w14:textId="77777777" w:rsidR="005B4CB7" w:rsidRPr="00DE0B89" w:rsidRDefault="005B4CB7" w:rsidP="005B4CB7">
            <w:pPr>
              <w:pStyle w:val="TAL"/>
            </w:pPr>
            <w:r w:rsidRPr="00DE0B89">
              <w:t xml:space="preserve">    RadioLinkMonitoringRS[2] </w:t>
            </w:r>
            <w:r w:rsidRPr="00DE0B89">
              <w:rPr>
                <w:snapToGrid w:val="0"/>
              </w:rPr>
              <w:t xml:space="preserve">SEQUENCE </w:t>
            </w:r>
            <w:r w:rsidRPr="00DE0B89">
              <w:t>{</w:t>
            </w:r>
          </w:p>
        </w:tc>
        <w:tc>
          <w:tcPr>
            <w:tcW w:w="2267" w:type="dxa"/>
          </w:tcPr>
          <w:p w14:paraId="1FFEFB12" w14:textId="77777777" w:rsidR="005B4CB7" w:rsidRPr="00DE0B89" w:rsidRDefault="005B4CB7" w:rsidP="005B4CB7">
            <w:pPr>
              <w:pStyle w:val="TAL"/>
            </w:pPr>
          </w:p>
        </w:tc>
        <w:tc>
          <w:tcPr>
            <w:tcW w:w="1700" w:type="dxa"/>
          </w:tcPr>
          <w:p w14:paraId="13F29817" w14:textId="77777777" w:rsidR="005B4CB7" w:rsidRPr="00DE0B89" w:rsidRDefault="005B4CB7" w:rsidP="005B4CB7">
            <w:pPr>
              <w:pStyle w:val="TAL"/>
            </w:pPr>
            <w:r w:rsidRPr="00DE0B89">
              <w:t>entry 2</w:t>
            </w:r>
          </w:p>
        </w:tc>
        <w:tc>
          <w:tcPr>
            <w:tcW w:w="1245" w:type="dxa"/>
          </w:tcPr>
          <w:p w14:paraId="5CC166D2" w14:textId="77777777" w:rsidR="005B4CB7" w:rsidRPr="00DE0B89" w:rsidRDefault="005B4CB7" w:rsidP="005B4CB7">
            <w:pPr>
              <w:pStyle w:val="TAL"/>
            </w:pPr>
          </w:p>
        </w:tc>
      </w:tr>
      <w:tr w:rsidR="005B4CB7" w:rsidRPr="00DE0B89" w14:paraId="42C65104" w14:textId="77777777" w:rsidTr="005B4CB7">
        <w:tc>
          <w:tcPr>
            <w:tcW w:w="4535" w:type="dxa"/>
            <w:tcBorders>
              <w:bottom w:val="single" w:sz="4" w:space="0" w:color="auto"/>
            </w:tcBorders>
          </w:tcPr>
          <w:p w14:paraId="47DA1CFE" w14:textId="77777777" w:rsidR="005B4CB7" w:rsidRPr="00DE0B89" w:rsidRDefault="005B4CB7" w:rsidP="005B4CB7">
            <w:pPr>
              <w:pStyle w:val="TAL"/>
              <w:rPr>
                <w:rFonts w:cs="Arial"/>
                <w:kern w:val="2"/>
                <w:szCs w:val="18"/>
              </w:rPr>
            </w:pPr>
            <w:r w:rsidRPr="00DE0B89">
              <w:rPr>
                <w:rFonts w:cs="Arial"/>
                <w:kern w:val="2"/>
                <w:szCs w:val="18"/>
              </w:rPr>
              <w:t xml:space="preserve">      radioLinkMonitoringRS-Id</w:t>
            </w:r>
          </w:p>
        </w:tc>
        <w:tc>
          <w:tcPr>
            <w:tcW w:w="2267" w:type="dxa"/>
          </w:tcPr>
          <w:p w14:paraId="15971119" w14:textId="77777777" w:rsidR="005B4CB7" w:rsidRPr="00DE0B89" w:rsidRDefault="005B4CB7" w:rsidP="005B4CB7">
            <w:pPr>
              <w:pStyle w:val="TAL"/>
            </w:pPr>
            <w:r w:rsidRPr="00DE0B89">
              <w:t>1</w:t>
            </w:r>
          </w:p>
        </w:tc>
        <w:tc>
          <w:tcPr>
            <w:tcW w:w="1700" w:type="dxa"/>
          </w:tcPr>
          <w:p w14:paraId="5F77A7E0" w14:textId="77777777" w:rsidR="005B4CB7" w:rsidRPr="00DE0B89" w:rsidRDefault="005B4CB7" w:rsidP="005B4CB7">
            <w:pPr>
              <w:pStyle w:val="TAL"/>
            </w:pPr>
          </w:p>
        </w:tc>
        <w:tc>
          <w:tcPr>
            <w:tcW w:w="1245" w:type="dxa"/>
          </w:tcPr>
          <w:p w14:paraId="0C701445" w14:textId="77777777" w:rsidR="005B4CB7" w:rsidRPr="00DE0B89" w:rsidRDefault="005B4CB7" w:rsidP="005B4CB7">
            <w:pPr>
              <w:pStyle w:val="TAL"/>
            </w:pPr>
          </w:p>
        </w:tc>
      </w:tr>
      <w:tr w:rsidR="005B4CB7" w:rsidRPr="00DE0B89" w14:paraId="53495F9A" w14:textId="77777777" w:rsidTr="005B4CB7">
        <w:tc>
          <w:tcPr>
            <w:tcW w:w="4535" w:type="dxa"/>
            <w:tcBorders>
              <w:bottom w:val="nil"/>
            </w:tcBorders>
          </w:tcPr>
          <w:p w14:paraId="4D1ED7E6" w14:textId="77777777" w:rsidR="005B4CB7" w:rsidRPr="00DE0B89" w:rsidRDefault="005B4CB7" w:rsidP="005B4CB7">
            <w:pPr>
              <w:pStyle w:val="TAL"/>
              <w:rPr>
                <w:rFonts w:cs="Arial"/>
                <w:kern w:val="2"/>
                <w:szCs w:val="18"/>
              </w:rPr>
            </w:pPr>
            <w:r w:rsidRPr="00DE0B89">
              <w:rPr>
                <w:rFonts w:cs="Arial"/>
                <w:kern w:val="2"/>
                <w:szCs w:val="18"/>
              </w:rPr>
              <w:t xml:space="preserve">      purpose</w:t>
            </w:r>
          </w:p>
        </w:tc>
        <w:tc>
          <w:tcPr>
            <w:tcW w:w="2267" w:type="dxa"/>
          </w:tcPr>
          <w:p w14:paraId="334D7D67" w14:textId="77777777" w:rsidR="005B4CB7" w:rsidRPr="00DE0B89" w:rsidRDefault="005B4CB7" w:rsidP="005B4CB7">
            <w:pPr>
              <w:pStyle w:val="TAL"/>
            </w:pPr>
            <w:r w:rsidRPr="00DE0B89">
              <w:t>rlf</w:t>
            </w:r>
          </w:p>
        </w:tc>
        <w:tc>
          <w:tcPr>
            <w:tcW w:w="1700" w:type="dxa"/>
          </w:tcPr>
          <w:p w14:paraId="3ED0B302" w14:textId="77777777" w:rsidR="005B4CB7" w:rsidRPr="00DE0B89" w:rsidRDefault="005B4CB7" w:rsidP="005B4CB7">
            <w:pPr>
              <w:pStyle w:val="TAL"/>
            </w:pPr>
          </w:p>
        </w:tc>
        <w:tc>
          <w:tcPr>
            <w:tcW w:w="1245" w:type="dxa"/>
          </w:tcPr>
          <w:p w14:paraId="67701E5A" w14:textId="77777777" w:rsidR="005B4CB7" w:rsidRPr="00DE0B89" w:rsidRDefault="005B4CB7" w:rsidP="005B4CB7">
            <w:pPr>
              <w:pStyle w:val="TAL"/>
            </w:pPr>
            <w:r w:rsidRPr="00DE0B89">
              <w:t>Step 1, Step 8</w:t>
            </w:r>
          </w:p>
        </w:tc>
      </w:tr>
      <w:tr w:rsidR="005B4CB7" w:rsidRPr="00DE0B89" w14:paraId="09ADEC0E" w14:textId="77777777" w:rsidTr="005B4CB7">
        <w:tc>
          <w:tcPr>
            <w:tcW w:w="4535" w:type="dxa"/>
            <w:tcBorders>
              <w:top w:val="nil"/>
            </w:tcBorders>
          </w:tcPr>
          <w:p w14:paraId="40E568EB" w14:textId="77777777" w:rsidR="005B4CB7" w:rsidRPr="00DE0B89" w:rsidRDefault="005B4CB7" w:rsidP="005B4CB7">
            <w:pPr>
              <w:pStyle w:val="TAL"/>
              <w:rPr>
                <w:rFonts w:cs="Arial"/>
                <w:kern w:val="2"/>
                <w:szCs w:val="18"/>
              </w:rPr>
            </w:pPr>
          </w:p>
        </w:tc>
        <w:tc>
          <w:tcPr>
            <w:tcW w:w="2267" w:type="dxa"/>
          </w:tcPr>
          <w:p w14:paraId="3BF6CE45" w14:textId="77777777" w:rsidR="005B4CB7" w:rsidRPr="00DE0B89" w:rsidRDefault="005B4CB7" w:rsidP="005B4CB7">
            <w:pPr>
              <w:pStyle w:val="TAL"/>
            </w:pPr>
            <w:r w:rsidRPr="00DE0B89">
              <w:t>both</w:t>
            </w:r>
          </w:p>
        </w:tc>
        <w:tc>
          <w:tcPr>
            <w:tcW w:w="1700" w:type="dxa"/>
          </w:tcPr>
          <w:p w14:paraId="0654112D" w14:textId="77777777" w:rsidR="005B4CB7" w:rsidRPr="00DE0B89" w:rsidRDefault="005B4CB7" w:rsidP="005B4CB7">
            <w:pPr>
              <w:pStyle w:val="TAL"/>
            </w:pPr>
          </w:p>
        </w:tc>
        <w:tc>
          <w:tcPr>
            <w:tcW w:w="1245" w:type="dxa"/>
          </w:tcPr>
          <w:p w14:paraId="6223923C" w14:textId="77777777" w:rsidR="005B4CB7" w:rsidRPr="00DE0B89" w:rsidRDefault="005B4CB7" w:rsidP="005B4CB7">
            <w:pPr>
              <w:pStyle w:val="TAL"/>
            </w:pPr>
            <w:r w:rsidRPr="00DE0B89">
              <w:t>Step 17</w:t>
            </w:r>
          </w:p>
        </w:tc>
      </w:tr>
      <w:tr w:rsidR="005B4CB7" w:rsidRPr="00DE0B89" w14:paraId="1459E0E8" w14:textId="77777777" w:rsidTr="005B4CB7">
        <w:tc>
          <w:tcPr>
            <w:tcW w:w="4535" w:type="dxa"/>
          </w:tcPr>
          <w:p w14:paraId="704589E8" w14:textId="77777777" w:rsidR="005B4CB7" w:rsidRPr="00DE0B89" w:rsidRDefault="005B4CB7" w:rsidP="005B4CB7">
            <w:pPr>
              <w:pStyle w:val="TAL"/>
              <w:rPr>
                <w:rFonts w:cs="Arial"/>
                <w:kern w:val="2"/>
                <w:szCs w:val="18"/>
              </w:rPr>
            </w:pPr>
            <w:r w:rsidRPr="00DE0B89">
              <w:rPr>
                <w:rFonts w:cs="Arial"/>
                <w:kern w:val="2"/>
                <w:szCs w:val="18"/>
              </w:rPr>
              <w:t xml:space="preserve">      detectionResource CHOICE {</w:t>
            </w:r>
          </w:p>
        </w:tc>
        <w:tc>
          <w:tcPr>
            <w:tcW w:w="2267" w:type="dxa"/>
          </w:tcPr>
          <w:p w14:paraId="36C88BA8" w14:textId="77777777" w:rsidR="005B4CB7" w:rsidRPr="00DE0B89" w:rsidRDefault="005B4CB7" w:rsidP="005B4CB7">
            <w:pPr>
              <w:pStyle w:val="TAL"/>
            </w:pPr>
          </w:p>
        </w:tc>
        <w:tc>
          <w:tcPr>
            <w:tcW w:w="1700" w:type="dxa"/>
          </w:tcPr>
          <w:p w14:paraId="46A287F8" w14:textId="77777777" w:rsidR="005B4CB7" w:rsidRPr="00DE0B89" w:rsidRDefault="005B4CB7" w:rsidP="005B4CB7">
            <w:pPr>
              <w:pStyle w:val="TAL"/>
            </w:pPr>
          </w:p>
        </w:tc>
        <w:tc>
          <w:tcPr>
            <w:tcW w:w="1245" w:type="dxa"/>
          </w:tcPr>
          <w:p w14:paraId="64470A0F" w14:textId="77777777" w:rsidR="005B4CB7" w:rsidRPr="00DE0B89" w:rsidRDefault="005B4CB7" w:rsidP="005B4CB7">
            <w:pPr>
              <w:pStyle w:val="TAL"/>
            </w:pPr>
          </w:p>
        </w:tc>
      </w:tr>
      <w:tr w:rsidR="005B4CB7" w:rsidRPr="00DE0B89" w14:paraId="28D1A34A" w14:textId="77777777" w:rsidTr="005B4CB7">
        <w:tc>
          <w:tcPr>
            <w:tcW w:w="4535" w:type="dxa"/>
          </w:tcPr>
          <w:p w14:paraId="5715D6A2" w14:textId="77777777" w:rsidR="005B4CB7" w:rsidRPr="00DE0B89" w:rsidRDefault="005B4CB7" w:rsidP="005B4CB7">
            <w:pPr>
              <w:pStyle w:val="TAL"/>
              <w:rPr>
                <w:rFonts w:cs="Arial"/>
                <w:kern w:val="2"/>
                <w:szCs w:val="18"/>
              </w:rPr>
            </w:pPr>
            <w:r w:rsidRPr="00DE0B89">
              <w:rPr>
                <w:rFonts w:cs="Arial"/>
                <w:kern w:val="2"/>
                <w:szCs w:val="18"/>
              </w:rPr>
              <w:t xml:space="preserve">        csi-rs</w:t>
            </w:r>
          </w:p>
        </w:tc>
        <w:tc>
          <w:tcPr>
            <w:tcW w:w="2267" w:type="dxa"/>
          </w:tcPr>
          <w:p w14:paraId="7BD7E116" w14:textId="77777777" w:rsidR="005B4CB7" w:rsidRPr="00DE0B89" w:rsidRDefault="005B4CB7" w:rsidP="005B4CB7">
            <w:pPr>
              <w:pStyle w:val="TAL"/>
            </w:pPr>
            <w:r w:rsidRPr="00DE0B89">
              <w:t>1</w:t>
            </w:r>
          </w:p>
        </w:tc>
        <w:tc>
          <w:tcPr>
            <w:tcW w:w="1700" w:type="dxa"/>
          </w:tcPr>
          <w:p w14:paraId="23E2F9D6" w14:textId="77777777" w:rsidR="005B4CB7" w:rsidRPr="00DE0B89" w:rsidRDefault="005B4CB7" w:rsidP="005B4CB7">
            <w:pPr>
              <w:pStyle w:val="TAL"/>
            </w:pPr>
            <w:r w:rsidRPr="00DE0B89">
              <w:t>NR Cell 1 Beam index #1</w:t>
            </w:r>
          </w:p>
        </w:tc>
        <w:tc>
          <w:tcPr>
            <w:tcW w:w="1245" w:type="dxa"/>
          </w:tcPr>
          <w:p w14:paraId="55974F7F" w14:textId="77777777" w:rsidR="005B4CB7" w:rsidRPr="00DE0B89" w:rsidRDefault="005B4CB7" w:rsidP="005B4CB7">
            <w:pPr>
              <w:pStyle w:val="TAL"/>
            </w:pPr>
          </w:p>
        </w:tc>
      </w:tr>
      <w:tr w:rsidR="005B4CB7" w:rsidRPr="00DE0B89" w14:paraId="51054373" w14:textId="77777777" w:rsidTr="005B4CB7">
        <w:tc>
          <w:tcPr>
            <w:tcW w:w="4535" w:type="dxa"/>
          </w:tcPr>
          <w:p w14:paraId="0D7213CB" w14:textId="77777777" w:rsidR="005B4CB7" w:rsidRPr="00DE0B89" w:rsidRDefault="005B4CB7" w:rsidP="005B4CB7">
            <w:pPr>
              <w:pStyle w:val="TAL"/>
              <w:rPr>
                <w:rFonts w:cs="Arial"/>
                <w:kern w:val="2"/>
                <w:szCs w:val="18"/>
              </w:rPr>
            </w:pPr>
            <w:r w:rsidRPr="00DE0B89">
              <w:rPr>
                <w:rFonts w:cs="Arial"/>
                <w:kern w:val="2"/>
                <w:szCs w:val="18"/>
              </w:rPr>
              <w:t xml:space="preserve">      }</w:t>
            </w:r>
          </w:p>
        </w:tc>
        <w:tc>
          <w:tcPr>
            <w:tcW w:w="2267" w:type="dxa"/>
          </w:tcPr>
          <w:p w14:paraId="6C6E1847" w14:textId="77777777" w:rsidR="005B4CB7" w:rsidRPr="00DE0B89" w:rsidRDefault="005B4CB7" w:rsidP="005B4CB7">
            <w:pPr>
              <w:pStyle w:val="TAL"/>
            </w:pPr>
          </w:p>
        </w:tc>
        <w:tc>
          <w:tcPr>
            <w:tcW w:w="1700" w:type="dxa"/>
          </w:tcPr>
          <w:p w14:paraId="56A64B36" w14:textId="77777777" w:rsidR="005B4CB7" w:rsidRPr="00DE0B89" w:rsidRDefault="005B4CB7" w:rsidP="005B4CB7">
            <w:pPr>
              <w:pStyle w:val="TAL"/>
            </w:pPr>
          </w:p>
        </w:tc>
        <w:tc>
          <w:tcPr>
            <w:tcW w:w="1245" w:type="dxa"/>
          </w:tcPr>
          <w:p w14:paraId="44A0345A" w14:textId="77777777" w:rsidR="005B4CB7" w:rsidRPr="00DE0B89" w:rsidRDefault="005B4CB7" w:rsidP="005B4CB7">
            <w:pPr>
              <w:pStyle w:val="TAL"/>
            </w:pPr>
          </w:p>
        </w:tc>
      </w:tr>
      <w:tr w:rsidR="005B4CB7" w:rsidRPr="00DE0B89" w14:paraId="6FD9BB92" w14:textId="77777777" w:rsidTr="005B4CB7">
        <w:tc>
          <w:tcPr>
            <w:tcW w:w="4535" w:type="dxa"/>
          </w:tcPr>
          <w:p w14:paraId="51F97C0D" w14:textId="77777777" w:rsidR="005B4CB7" w:rsidRPr="00DE0B89" w:rsidRDefault="005B4CB7" w:rsidP="005B4CB7">
            <w:pPr>
              <w:pStyle w:val="TAL"/>
              <w:rPr>
                <w:rFonts w:cs="Arial"/>
                <w:kern w:val="2"/>
                <w:szCs w:val="18"/>
              </w:rPr>
            </w:pPr>
            <w:r w:rsidRPr="00DE0B89">
              <w:rPr>
                <w:rFonts w:cs="Arial"/>
                <w:kern w:val="2"/>
                <w:szCs w:val="18"/>
              </w:rPr>
              <w:t xml:space="preserve">    }</w:t>
            </w:r>
          </w:p>
        </w:tc>
        <w:tc>
          <w:tcPr>
            <w:tcW w:w="2267" w:type="dxa"/>
          </w:tcPr>
          <w:p w14:paraId="6B18E06D" w14:textId="77777777" w:rsidR="005B4CB7" w:rsidRPr="00DE0B89" w:rsidRDefault="005B4CB7" w:rsidP="005B4CB7">
            <w:pPr>
              <w:pStyle w:val="TAL"/>
            </w:pPr>
          </w:p>
        </w:tc>
        <w:tc>
          <w:tcPr>
            <w:tcW w:w="1700" w:type="dxa"/>
          </w:tcPr>
          <w:p w14:paraId="3466B068" w14:textId="77777777" w:rsidR="005B4CB7" w:rsidRPr="00DE0B89" w:rsidRDefault="005B4CB7" w:rsidP="005B4CB7">
            <w:pPr>
              <w:pStyle w:val="TAL"/>
            </w:pPr>
          </w:p>
        </w:tc>
        <w:tc>
          <w:tcPr>
            <w:tcW w:w="1245" w:type="dxa"/>
          </w:tcPr>
          <w:p w14:paraId="628A5487" w14:textId="77777777" w:rsidR="005B4CB7" w:rsidRPr="00DE0B89" w:rsidRDefault="005B4CB7" w:rsidP="005B4CB7">
            <w:pPr>
              <w:pStyle w:val="TAL"/>
            </w:pPr>
          </w:p>
        </w:tc>
      </w:tr>
      <w:tr w:rsidR="005B4CB7" w:rsidRPr="00DE0B89" w14:paraId="75EFC81D" w14:textId="77777777" w:rsidTr="005B4CB7">
        <w:tc>
          <w:tcPr>
            <w:tcW w:w="4535" w:type="dxa"/>
          </w:tcPr>
          <w:p w14:paraId="0EFDCBE6" w14:textId="77777777" w:rsidR="005B4CB7" w:rsidRPr="00DE0B89" w:rsidRDefault="005B4CB7" w:rsidP="005B4CB7">
            <w:pPr>
              <w:pStyle w:val="TAL"/>
            </w:pPr>
            <w:r w:rsidRPr="00DE0B89">
              <w:rPr>
                <w:rFonts w:cs="Arial"/>
                <w:kern w:val="2"/>
                <w:szCs w:val="18"/>
              </w:rPr>
              <w:t xml:space="preserve">  }</w:t>
            </w:r>
          </w:p>
        </w:tc>
        <w:tc>
          <w:tcPr>
            <w:tcW w:w="2267" w:type="dxa"/>
          </w:tcPr>
          <w:p w14:paraId="3983F3C6" w14:textId="77777777" w:rsidR="005B4CB7" w:rsidRPr="00DE0B89" w:rsidRDefault="005B4CB7" w:rsidP="005B4CB7">
            <w:pPr>
              <w:pStyle w:val="TAL"/>
            </w:pPr>
          </w:p>
        </w:tc>
        <w:tc>
          <w:tcPr>
            <w:tcW w:w="1700" w:type="dxa"/>
          </w:tcPr>
          <w:p w14:paraId="162BB5C5" w14:textId="77777777" w:rsidR="005B4CB7" w:rsidRPr="00DE0B89" w:rsidRDefault="005B4CB7" w:rsidP="005B4CB7">
            <w:pPr>
              <w:pStyle w:val="TAL"/>
            </w:pPr>
          </w:p>
        </w:tc>
        <w:tc>
          <w:tcPr>
            <w:tcW w:w="1245" w:type="dxa"/>
          </w:tcPr>
          <w:p w14:paraId="25E8FAF1" w14:textId="77777777" w:rsidR="005B4CB7" w:rsidRPr="00DE0B89" w:rsidRDefault="005B4CB7" w:rsidP="005B4CB7">
            <w:pPr>
              <w:pStyle w:val="TAL"/>
            </w:pPr>
          </w:p>
        </w:tc>
      </w:tr>
      <w:tr w:rsidR="005B4CB7" w:rsidRPr="00DE0B89" w14:paraId="1EB8B574" w14:textId="77777777" w:rsidTr="005B4CB7">
        <w:tc>
          <w:tcPr>
            <w:tcW w:w="4535" w:type="dxa"/>
          </w:tcPr>
          <w:p w14:paraId="0ADCF534" w14:textId="77777777" w:rsidR="005B4CB7" w:rsidRPr="00DE0B89" w:rsidRDefault="005B4CB7" w:rsidP="005B4CB7">
            <w:pPr>
              <w:pStyle w:val="TAL"/>
            </w:pPr>
            <w:r w:rsidRPr="00DE0B89">
              <w:rPr>
                <w:rFonts w:cs="Arial"/>
                <w:kern w:val="2"/>
                <w:szCs w:val="18"/>
              </w:rPr>
              <w:t xml:space="preserve">  beamFailureInstanceMaxCount</w:t>
            </w:r>
          </w:p>
        </w:tc>
        <w:tc>
          <w:tcPr>
            <w:tcW w:w="2267" w:type="dxa"/>
          </w:tcPr>
          <w:p w14:paraId="59B77852" w14:textId="77777777" w:rsidR="005B4CB7" w:rsidRPr="00DE0B89" w:rsidRDefault="005B4CB7" w:rsidP="005B4CB7">
            <w:pPr>
              <w:pStyle w:val="TAL"/>
            </w:pPr>
            <w:r w:rsidRPr="00DE0B89">
              <w:rPr>
                <w:lang w:eastAsia="zh-CN"/>
              </w:rPr>
              <w:t>n1</w:t>
            </w:r>
          </w:p>
        </w:tc>
        <w:tc>
          <w:tcPr>
            <w:tcW w:w="1700" w:type="dxa"/>
          </w:tcPr>
          <w:p w14:paraId="6E8FD6F9" w14:textId="77777777" w:rsidR="005B4CB7" w:rsidRPr="00DE0B89" w:rsidRDefault="005B4CB7" w:rsidP="005B4CB7">
            <w:pPr>
              <w:pStyle w:val="TAL"/>
            </w:pPr>
          </w:p>
        </w:tc>
        <w:tc>
          <w:tcPr>
            <w:tcW w:w="1245" w:type="dxa"/>
          </w:tcPr>
          <w:p w14:paraId="1F3711F5" w14:textId="77777777" w:rsidR="005B4CB7" w:rsidRPr="00DE0B89" w:rsidRDefault="005B4CB7" w:rsidP="005B4CB7">
            <w:pPr>
              <w:pStyle w:val="TAL"/>
            </w:pPr>
          </w:p>
        </w:tc>
      </w:tr>
      <w:tr w:rsidR="005B4CB7" w:rsidRPr="00DE0B89" w14:paraId="2DE11087" w14:textId="77777777" w:rsidTr="005B4CB7">
        <w:tc>
          <w:tcPr>
            <w:tcW w:w="4535" w:type="dxa"/>
          </w:tcPr>
          <w:p w14:paraId="2F15E7A0" w14:textId="77777777" w:rsidR="005B4CB7" w:rsidRPr="00DE0B89" w:rsidRDefault="005B4CB7" w:rsidP="005B4CB7">
            <w:pPr>
              <w:pStyle w:val="TAL"/>
            </w:pPr>
            <w:r w:rsidRPr="00DE0B89">
              <w:rPr>
                <w:rFonts w:cs="Arial"/>
                <w:kern w:val="2"/>
                <w:szCs w:val="18"/>
              </w:rPr>
              <w:t xml:space="preserve">  beamFailureDetectionTimer</w:t>
            </w:r>
          </w:p>
        </w:tc>
        <w:tc>
          <w:tcPr>
            <w:tcW w:w="2267" w:type="dxa"/>
          </w:tcPr>
          <w:p w14:paraId="7663BFB6" w14:textId="77777777" w:rsidR="005B4CB7" w:rsidRPr="00DE0B89" w:rsidRDefault="005B4CB7" w:rsidP="005B4CB7">
            <w:pPr>
              <w:pStyle w:val="TAL"/>
            </w:pPr>
            <w:r w:rsidRPr="00DE0B89">
              <w:t>pbfd1</w:t>
            </w:r>
          </w:p>
        </w:tc>
        <w:tc>
          <w:tcPr>
            <w:tcW w:w="1700" w:type="dxa"/>
          </w:tcPr>
          <w:p w14:paraId="6BBE9A1B" w14:textId="77777777" w:rsidR="005B4CB7" w:rsidRPr="00DE0B89" w:rsidRDefault="005B4CB7" w:rsidP="005B4CB7">
            <w:pPr>
              <w:pStyle w:val="TAL"/>
            </w:pPr>
          </w:p>
        </w:tc>
        <w:tc>
          <w:tcPr>
            <w:tcW w:w="1245" w:type="dxa"/>
          </w:tcPr>
          <w:p w14:paraId="0A2AFAB8" w14:textId="77777777" w:rsidR="005B4CB7" w:rsidRPr="00DE0B89" w:rsidRDefault="005B4CB7" w:rsidP="005B4CB7">
            <w:pPr>
              <w:pStyle w:val="TAL"/>
            </w:pPr>
          </w:p>
        </w:tc>
      </w:tr>
      <w:tr w:rsidR="005B4CB7" w:rsidRPr="00DE0B89" w14:paraId="14CC82A7" w14:textId="77777777" w:rsidTr="005B4CB7">
        <w:tc>
          <w:tcPr>
            <w:tcW w:w="4535" w:type="dxa"/>
          </w:tcPr>
          <w:p w14:paraId="2E43E0EA" w14:textId="77777777" w:rsidR="005B4CB7" w:rsidRPr="00DE0B89" w:rsidRDefault="005B4CB7" w:rsidP="005B4CB7">
            <w:pPr>
              <w:pStyle w:val="TAL"/>
            </w:pPr>
            <w:r w:rsidRPr="00DE0B89">
              <w:t>}</w:t>
            </w:r>
          </w:p>
        </w:tc>
        <w:tc>
          <w:tcPr>
            <w:tcW w:w="2267" w:type="dxa"/>
          </w:tcPr>
          <w:p w14:paraId="7D182AA0" w14:textId="77777777" w:rsidR="005B4CB7" w:rsidRPr="00DE0B89" w:rsidRDefault="005B4CB7" w:rsidP="005B4CB7">
            <w:pPr>
              <w:pStyle w:val="TAL"/>
              <w:rPr>
                <w:lang w:eastAsia="zh-CN"/>
              </w:rPr>
            </w:pPr>
          </w:p>
        </w:tc>
        <w:tc>
          <w:tcPr>
            <w:tcW w:w="1700" w:type="dxa"/>
          </w:tcPr>
          <w:p w14:paraId="2328301E" w14:textId="77777777" w:rsidR="005B4CB7" w:rsidRPr="00DE0B89" w:rsidRDefault="005B4CB7" w:rsidP="005B4CB7">
            <w:pPr>
              <w:pStyle w:val="TAL"/>
            </w:pPr>
          </w:p>
        </w:tc>
        <w:tc>
          <w:tcPr>
            <w:tcW w:w="1245" w:type="dxa"/>
          </w:tcPr>
          <w:p w14:paraId="57CAA944" w14:textId="77777777" w:rsidR="005B4CB7" w:rsidRPr="00DE0B89" w:rsidRDefault="005B4CB7" w:rsidP="005B4CB7">
            <w:pPr>
              <w:pStyle w:val="TAL"/>
            </w:pPr>
          </w:p>
        </w:tc>
      </w:tr>
    </w:tbl>
    <w:p w14:paraId="04BCF832" w14:textId="77777777" w:rsidR="005B4CB7" w:rsidRPr="00DE0B89" w:rsidRDefault="005B4CB7" w:rsidP="005B4CB7"/>
    <w:p w14:paraId="608A3A21" w14:textId="77777777" w:rsidR="005B4CB7" w:rsidRPr="00DE0B89" w:rsidRDefault="005B4CB7" w:rsidP="005B4CB7">
      <w:pPr>
        <w:pStyle w:val="TH"/>
        <w:rPr>
          <w:i/>
        </w:rPr>
      </w:pPr>
      <w:r w:rsidRPr="00DE0B89">
        <w:t xml:space="preserve">Table 7.1.1.1.4.3.3-8: </w:t>
      </w:r>
      <w:r w:rsidRPr="00DE0B89">
        <w:rPr>
          <w:i/>
        </w:rPr>
        <w:t>PDSCH-Config</w:t>
      </w:r>
      <w:r w:rsidRPr="00DE0B89">
        <w:t xml:space="preserve"> (Table 7.1.1.1.4.3.3-6: </w:t>
      </w:r>
      <w:r w:rsidRPr="00DE0B89">
        <w:rPr>
          <w:i/>
        </w:rPr>
        <w:t>BWP-DownlinkDedicated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532D346"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31E4E506" w14:textId="77777777" w:rsidR="005B4CB7" w:rsidRPr="00DE0B89" w:rsidRDefault="005B4CB7" w:rsidP="005B4CB7">
            <w:pPr>
              <w:pStyle w:val="TAH"/>
              <w:jc w:val="left"/>
              <w:rPr>
                <w:b w:val="0"/>
              </w:rPr>
            </w:pPr>
            <w:r w:rsidRPr="00DE0B89">
              <w:rPr>
                <w:b w:val="0"/>
              </w:rPr>
              <w:t>Derivation Path: TS 38.508-1 [4], Table 4.6.3-100</w:t>
            </w:r>
          </w:p>
        </w:tc>
      </w:tr>
      <w:tr w:rsidR="005B4CB7" w:rsidRPr="00DE0B89" w14:paraId="565500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DFF1D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4D4435"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723E7832"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61961949" w14:textId="77777777" w:rsidR="005B4CB7" w:rsidRPr="00DE0B89" w:rsidRDefault="005B4CB7" w:rsidP="005B4CB7">
            <w:pPr>
              <w:pStyle w:val="TAH"/>
            </w:pPr>
            <w:r w:rsidRPr="00DE0B89">
              <w:t>Condition</w:t>
            </w:r>
          </w:p>
        </w:tc>
      </w:tr>
      <w:tr w:rsidR="005B4CB7" w:rsidRPr="00DE0B89" w14:paraId="7D7363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116429" w14:textId="77777777" w:rsidR="005B4CB7" w:rsidRPr="00DE0B89" w:rsidRDefault="005B4CB7" w:rsidP="005B4CB7">
            <w:pPr>
              <w:pStyle w:val="TAL"/>
            </w:pPr>
            <w:r w:rsidRPr="00DE0B89">
              <w:t xml:space="preserve">PDSCH-Config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43C272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2B5D33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475921F" w14:textId="77777777" w:rsidR="005B4CB7" w:rsidRPr="00DE0B89" w:rsidRDefault="005B4CB7" w:rsidP="005B4CB7">
            <w:pPr>
              <w:pStyle w:val="TAL"/>
            </w:pPr>
          </w:p>
        </w:tc>
      </w:tr>
      <w:tr w:rsidR="005B4CB7" w:rsidRPr="00DE0B89" w14:paraId="44D544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B3F46E" w14:textId="77777777" w:rsidR="005B4CB7" w:rsidRPr="00DE0B89" w:rsidRDefault="005B4CB7" w:rsidP="005B4CB7">
            <w:pPr>
              <w:pStyle w:val="TAL"/>
            </w:pPr>
            <w:r w:rsidRPr="00DE0B89">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68B4F9CC" w14:textId="77777777" w:rsidR="005B4CB7" w:rsidRPr="00DE0B89" w:rsidRDefault="005B4CB7" w:rsidP="005B4CB7">
            <w:pPr>
              <w:pStyle w:val="TAL"/>
            </w:pPr>
            <w:r w:rsidRPr="00DE0B89">
              <w:t>3 entries</w:t>
            </w:r>
          </w:p>
        </w:tc>
        <w:tc>
          <w:tcPr>
            <w:tcW w:w="1700" w:type="dxa"/>
            <w:tcBorders>
              <w:top w:val="single" w:sz="4" w:space="0" w:color="auto"/>
              <w:left w:val="single" w:sz="4" w:space="0" w:color="auto"/>
              <w:bottom w:val="single" w:sz="4" w:space="0" w:color="auto"/>
              <w:right w:val="single" w:sz="4" w:space="0" w:color="auto"/>
            </w:tcBorders>
          </w:tcPr>
          <w:p w14:paraId="01DFFF2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4C07D6" w14:textId="77777777" w:rsidR="005B4CB7" w:rsidRPr="00DE0B89" w:rsidRDefault="005B4CB7" w:rsidP="005B4CB7">
            <w:pPr>
              <w:pStyle w:val="TAL"/>
            </w:pPr>
          </w:p>
        </w:tc>
      </w:tr>
      <w:tr w:rsidR="005B4CB7" w:rsidRPr="00DE0B89" w14:paraId="46B763A2" w14:textId="77777777" w:rsidTr="005B4CB7">
        <w:tc>
          <w:tcPr>
            <w:tcW w:w="4535" w:type="dxa"/>
            <w:tcBorders>
              <w:top w:val="single" w:sz="4" w:space="0" w:color="auto"/>
              <w:left w:val="single" w:sz="4" w:space="0" w:color="auto"/>
              <w:bottom w:val="single" w:sz="4" w:space="0" w:color="auto"/>
              <w:right w:val="single" w:sz="4" w:space="0" w:color="auto"/>
            </w:tcBorders>
          </w:tcPr>
          <w:p w14:paraId="44B5D10E" w14:textId="77777777" w:rsidR="005B4CB7" w:rsidRPr="00DE0B89" w:rsidRDefault="005B4CB7" w:rsidP="005B4CB7">
            <w:pPr>
              <w:pStyle w:val="TAL"/>
            </w:pPr>
            <w:r w:rsidRPr="00DE0B89">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0E21E01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9E1883"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001F2ABE" w14:textId="77777777" w:rsidR="005B4CB7" w:rsidRPr="00DE0B89" w:rsidRDefault="005B4CB7" w:rsidP="005B4CB7">
            <w:pPr>
              <w:pStyle w:val="TAL"/>
            </w:pPr>
          </w:p>
        </w:tc>
      </w:tr>
      <w:tr w:rsidR="005B4CB7" w:rsidRPr="00DE0B89" w14:paraId="1CA38301" w14:textId="77777777" w:rsidTr="005B4CB7">
        <w:tc>
          <w:tcPr>
            <w:tcW w:w="4535" w:type="dxa"/>
            <w:tcBorders>
              <w:top w:val="single" w:sz="4" w:space="0" w:color="auto"/>
              <w:left w:val="single" w:sz="4" w:space="0" w:color="auto"/>
              <w:bottom w:val="single" w:sz="4" w:space="0" w:color="auto"/>
              <w:right w:val="single" w:sz="4" w:space="0" w:color="auto"/>
            </w:tcBorders>
          </w:tcPr>
          <w:p w14:paraId="047628EE" w14:textId="77777777" w:rsidR="005B4CB7" w:rsidRPr="00DE0B89" w:rsidRDefault="005B4CB7" w:rsidP="005B4CB7">
            <w:pPr>
              <w:pStyle w:val="TAL"/>
            </w:pPr>
            <w:r w:rsidRPr="00DE0B89">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440CE39D"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3D84DDD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4073B4" w14:textId="77777777" w:rsidR="005B4CB7" w:rsidRPr="00DE0B89" w:rsidRDefault="005B4CB7" w:rsidP="005B4CB7">
            <w:pPr>
              <w:pStyle w:val="TAL"/>
            </w:pPr>
          </w:p>
        </w:tc>
      </w:tr>
      <w:tr w:rsidR="005B4CB7" w:rsidRPr="00DE0B89" w14:paraId="295A0CA1" w14:textId="77777777" w:rsidTr="005B4CB7">
        <w:tc>
          <w:tcPr>
            <w:tcW w:w="4535" w:type="dxa"/>
            <w:tcBorders>
              <w:top w:val="single" w:sz="4" w:space="0" w:color="auto"/>
              <w:left w:val="single" w:sz="4" w:space="0" w:color="auto"/>
              <w:bottom w:val="single" w:sz="4" w:space="0" w:color="auto"/>
              <w:right w:val="single" w:sz="4" w:space="0" w:color="auto"/>
            </w:tcBorders>
          </w:tcPr>
          <w:p w14:paraId="47E58332" w14:textId="77777777" w:rsidR="005B4CB7" w:rsidRPr="00DE0B89" w:rsidRDefault="005B4CB7" w:rsidP="005B4CB7">
            <w:pPr>
              <w:pStyle w:val="TAL"/>
            </w:pPr>
            <w:r w:rsidRPr="00DE0B89">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AE6FA1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A1537E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E297A" w14:textId="77777777" w:rsidR="005B4CB7" w:rsidRPr="00DE0B89" w:rsidRDefault="005B4CB7" w:rsidP="005B4CB7">
            <w:pPr>
              <w:pStyle w:val="TAL"/>
            </w:pPr>
          </w:p>
        </w:tc>
      </w:tr>
      <w:tr w:rsidR="005B4CB7" w:rsidRPr="00DE0B89" w14:paraId="0B8A99EB" w14:textId="77777777" w:rsidTr="005B4CB7">
        <w:tc>
          <w:tcPr>
            <w:tcW w:w="4535" w:type="dxa"/>
            <w:tcBorders>
              <w:top w:val="single" w:sz="4" w:space="0" w:color="auto"/>
              <w:left w:val="single" w:sz="4" w:space="0" w:color="auto"/>
              <w:bottom w:val="single" w:sz="4" w:space="0" w:color="auto"/>
              <w:right w:val="single" w:sz="4" w:space="0" w:color="auto"/>
            </w:tcBorders>
          </w:tcPr>
          <w:p w14:paraId="7EA3581F"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5B78A315" w14:textId="77777777" w:rsidR="005B4CB7" w:rsidRPr="00DE0B89" w:rsidRDefault="005B4CB7" w:rsidP="005B4CB7">
            <w:pPr>
              <w:pStyle w:val="TAL"/>
            </w:pPr>
            <w:r w:rsidRPr="00DE0B89">
              <w:t>ServCellIndex of NR SpCell</w:t>
            </w:r>
          </w:p>
        </w:tc>
        <w:tc>
          <w:tcPr>
            <w:tcW w:w="1700" w:type="dxa"/>
            <w:tcBorders>
              <w:top w:val="single" w:sz="4" w:space="0" w:color="auto"/>
              <w:left w:val="single" w:sz="4" w:space="0" w:color="auto"/>
              <w:bottom w:val="single" w:sz="4" w:space="0" w:color="auto"/>
              <w:right w:val="single" w:sz="4" w:space="0" w:color="auto"/>
            </w:tcBorders>
          </w:tcPr>
          <w:p w14:paraId="3E15465A"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5138CFD9" w14:textId="77777777" w:rsidR="005B4CB7" w:rsidRPr="00DE0B89" w:rsidRDefault="005B4CB7" w:rsidP="005B4CB7">
            <w:pPr>
              <w:pStyle w:val="TAL"/>
            </w:pPr>
          </w:p>
        </w:tc>
      </w:tr>
      <w:tr w:rsidR="005B4CB7" w:rsidRPr="00DE0B89" w14:paraId="1A77E0F3" w14:textId="77777777" w:rsidTr="005B4CB7">
        <w:tc>
          <w:tcPr>
            <w:tcW w:w="4535" w:type="dxa"/>
            <w:tcBorders>
              <w:top w:val="single" w:sz="4" w:space="0" w:color="auto"/>
              <w:left w:val="single" w:sz="4" w:space="0" w:color="auto"/>
              <w:bottom w:val="single" w:sz="4" w:space="0" w:color="auto"/>
              <w:right w:val="single" w:sz="4" w:space="0" w:color="auto"/>
            </w:tcBorders>
          </w:tcPr>
          <w:p w14:paraId="5F3F76EE" w14:textId="77777777" w:rsidR="005B4CB7" w:rsidRPr="00DE0B89" w:rsidRDefault="005B4CB7" w:rsidP="005B4CB7">
            <w:pPr>
              <w:pStyle w:val="TAL"/>
            </w:pPr>
            <w:r w:rsidRPr="00DE0B89">
              <w:t xml:space="preserve">        bwp-id</w:t>
            </w:r>
          </w:p>
        </w:tc>
        <w:tc>
          <w:tcPr>
            <w:tcW w:w="2267" w:type="dxa"/>
            <w:tcBorders>
              <w:top w:val="single" w:sz="4" w:space="0" w:color="auto"/>
              <w:left w:val="single" w:sz="4" w:space="0" w:color="auto"/>
              <w:bottom w:val="single" w:sz="4" w:space="0" w:color="auto"/>
              <w:right w:val="single" w:sz="4" w:space="0" w:color="auto"/>
            </w:tcBorders>
          </w:tcPr>
          <w:p w14:paraId="20C268E5"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5D3EEA43"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51ADFAB5" w14:textId="77777777" w:rsidR="005B4CB7" w:rsidRPr="00DE0B89" w:rsidRDefault="005B4CB7" w:rsidP="005B4CB7">
            <w:pPr>
              <w:pStyle w:val="TAL"/>
            </w:pPr>
          </w:p>
        </w:tc>
      </w:tr>
      <w:tr w:rsidR="005B4CB7" w:rsidRPr="00DE0B89" w14:paraId="6AEF8D0F" w14:textId="77777777" w:rsidTr="005B4CB7">
        <w:tc>
          <w:tcPr>
            <w:tcW w:w="4535" w:type="dxa"/>
            <w:tcBorders>
              <w:top w:val="single" w:sz="4" w:space="0" w:color="auto"/>
              <w:left w:val="single" w:sz="4" w:space="0" w:color="auto"/>
              <w:bottom w:val="single" w:sz="4" w:space="0" w:color="auto"/>
              <w:right w:val="single" w:sz="4" w:space="0" w:color="auto"/>
            </w:tcBorders>
          </w:tcPr>
          <w:p w14:paraId="03FD9309" w14:textId="77777777" w:rsidR="005B4CB7" w:rsidRPr="00DE0B89" w:rsidRDefault="005B4CB7" w:rsidP="005B4CB7">
            <w:pPr>
              <w:pStyle w:val="TAL"/>
            </w:pPr>
            <w:r w:rsidRPr="00DE0B89">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31FE820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BD03F5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B71F4" w14:textId="77777777" w:rsidR="005B4CB7" w:rsidRPr="00DE0B89" w:rsidRDefault="005B4CB7" w:rsidP="005B4CB7">
            <w:pPr>
              <w:pStyle w:val="TAL"/>
            </w:pPr>
          </w:p>
        </w:tc>
      </w:tr>
      <w:tr w:rsidR="005B4CB7" w:rsidRPr="00DE0B89" w14:paraId="267C43A3" w14:textId="77777777" w:rsidTr="005B4CB7">
        <w:tc>
          <w:tcPr>
            <w:tcW w:w="4535" w:type="dxa"/>
            <w:tcBorders>
              <w:top w:val="single" w:sz="4" w:space="0" w:color="auto"/>
              <w:left w:val="single" w:sz="4" w:space="0" w:color="auto"/>
              <w:bottom w:val="single" w:sz="4" w:space="0" w:color="auto"/>
              <w:right w:val="single" w:sz="4" w:space="0" w:color="auto"/>
            </w:tcBorders>
          </w:tcPr>
          <w:p w14:paraId="0303561D" w14:textId="77777777" w:rsidR="005B4CB7" w:rsidRPr="00DE0B89" w:rsidRDefault="005B4CB7" w:rsidP="005B4CB7">
            <w:pPr>
              <w:pStyle w:val="TAL"/>
            </w:pPr>
            <w:r w:rsidRPr="00DE0B89">
              <w:t xml:space="preserve">          ssb</w:t>
            </w:r>
          </w:p>
        </w:tc>
        <w:tc>
          <w:tcPr>
            <w:tcW w:w="2267" w:type="dxa"/>
            <w:tcBorders>
              <w:top w:val="single" w:sz="4" w:space="0" w:color="auto"/>
              <w:left w:val="single" w:sz="4" w:space="0" w:color="auto"/>
              <w:bottom w:val="single" w:sz="4" w:space="0" w:color="auto"/>
              <w:right w:val="single" w:sz="4" w:space="0" w:color="auto"/>
            </w:tcBorders>
          </w:tcPr>
          <w:p w14:paraId="320B4C1C" w14:textId="77777777" w:rsidR="005B4CB7" w:rsidRPr="00DE0B89" w:rsidRDefault="005B4CB7" w:rsidP="005B4CB7">
            <w:pPr>
              <w:pStyle w:val="TAL"/>
              <w:rPr>
                <w:lang w:eastAsia="zh-CN"/>
              </w:rPr>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73A324" w14:textId="77777777" w:rsidR="005B4CB7" w:rsidRPr="00DE0B89" w:rsidRDefault="005B4CB7" w:rsidP="005B4CB7">
            <w:pPr>
              <w:pStyle w:val="TAL"/>
              <w:rPr>
                <w:lang w:eastAsia="zh-CN"/>
              </w:rPr>
            </w:pPr>
            <w:r w:rsidRPr="00DE0B89">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D468C2C" w14:textId="77777777" w:rsidR="005B4CB7" w:rsidRPr="00DE0B89" w:rsidRDefault="005B4CB7" w:rsidP="005B4CB7">
            <w:pPr>
              <w:pStyle w:val="TAL"/>
              <w:rPr>
                <w:lang w:eastAsia="zh-CN"/>
              </w:rPr>
            </w:pPr>
          </w:p>
        </w:tc>
      </w:tr>
      <w:tr w:rsidR="005B4CB7" w:rsidRPr="00DE0B89" w14:paraId="49AD6A25" w14:textId="77777777" w:rsidTr="005B4CB7">
        <w:tc>
          <w:tcPr>
            <w:tcW w:w="4535" w:type="dxa"/>
            <w:tcBorders>
              <w:top w:val="single" w:sz="4" w:space="0" w:color="auto"/>
              <w:left w:val="single" w:sz="4" w:space="0" w:color="auto"/>
              <w:bottom w:val="single" w:sz="4" w:space="0" w:color="auto"/>
              <w:right w:val="single" w:sz="4" w:space="0" w:color="auto"/>
            </w:tcBorders>
          </w:tcPr>
          <w:p w14:paraId="083B7AEB"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E72D6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BC5FD2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8D52C6" w14:textId="77777777" w:rsidR="005B4CB7" w:rsidRPr="00DE0B89" w:rsidRDefault="005B4CB7" w:rsidP="005B4CB7">
            <w:pPr>
              <w:pStyle w:val="TAL"/>
            </w:pPr>
          </w:p>
        </w:tc>
      </w:tr>
      <w:tr w:rsidR="005B4CB7" w:rsidRPr="00DE0B89" w14:paraId="298650D2" w14:textId="77777777" w:rsidTr="005B4CB7">
        <w:tc>
          <w:tcPr>
            <w:tcW w:w="4535" w:type="dxa"/>
            <w:tcBorders>
              <w:top w:val="single" w:sz="4" w:space="0" w:color="auto"/>
              <w:left w:val="single" w:sz="4" w:space="0" w:color="auto"/>
              <w:bottom w:val="single" w:sz="4" w:space="0" w:color="auto"/>
              <w:right w:val="single" w:sz="4" w:space="0" w:color="auto"/>
            </w:tcBorders>
          </w:tcPr>
          <w:p w14:paraId="1CCDDCCB" w14:textId="77777777" w:rsidR="005B4CB7" w:rsidRPr="00DE0B89" w:rsidRDefault="005B4CB7" w:rsidP="005B4CB7">
            <w:pPr>
              <w:pStyle w:val="TAL"/>
            </w:pPr>
            <w:r w:rsidRPr="00DE0B89">
              <w:t xml:space="preserve">        qcl-Type</w:t>
            </w:r>
          </w:p>
        </w:tc>
        <w:tc>
          <w:tcPr>
            <w:tcW w:w="2267" w:type="dxa"/>
            <w:tcBorders>
              <w:top w:val="single" w:sz="4" w:space="0" w:color="auto"/>
              <w:left w:val="single" w:sz="4" w:space="0" w:color="auto"/>
              <w:bottom w:val="single" w:sz="4" w:space="0" w:color="auto"/>
              <w:right w:val="single" w:sz="4" w:space="0" w:color="auto"/>
            </w:tcBorders>
          </w:tcPr>
          <w:p w14:paraId="209C18F0" w14:textId="77777777" w:rsidR="005B4CB7" w:rsidRPr="00DE0B89" w:rsidRDefault="005B4CB7" w:rsidP="005B4CB7">
            <w:pPr>
              <w:pStyle w:val="TAL"/>
            </w:pPr>
            <w:r w:rsidRPr="00DE0B89">
              <w:t>type C</w:t>
            </w:r>
          </w:p>
        </w:tc>
        <w:tc>
          <w:tcPr>
            <w:tcW w:w="1700" w:type="dxa"/>
            <w:tcBorders>
              <w:top w:val="single" w:sz="4" w:space="0" w:color="auto"/>
              <w:left w:val="single" w:sz="4" w:space="0" w:color="auto"/>
              <w:bottom w:val="single" w:sz="4" w:space="0" w:color="auto"/>
              <w:right w:val="single" w:sz="4" w:space="0" w:color="auto"/>
            </w:tcBorders>
          </w:tcPr>
          <w:p w14:paraId="1F7563B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7F239E" w14:textId="77777777" w:rsidR="005B4CB7" w:rsidRPr="00DE0B89" w:rsidRDefault="005B4CB7" w:rsidP="005B4CB7">
            <w:pPr>
              <w:pStyle w:val="TAL"/>
            </w:pPr>
          </w:p>
        </w:tc>
      </w:tr>
      <w:tr w:rsidR="005B4CB7" w:rsidRPr="00DE0B89" w14:paraId="5880131B" w14:textId="77777777" w:rsidTr="005B4CB7">
        <w:tc>
          <w:tcPr>
            <w:tcW w:w="4535" w:type="dxa"/>
            <w:tcBorders>
              <w:top w:val="single" w:sz="4" w:space="0" w:color="auto"/>
              <w:left w:val="single" w:sz="4" w:space="0" w:color="auto"/>
              <w:bottom w:val="single" w:sz="4" w:space="0" w:color="auto"/>
              <w:right w:val="single" w:sz="4" w:space="0" w:color="auto"/>
            </w:tcBorders>
          </w:tcPr>
          <w:p w14:paraId="20D75BD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0EAE88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E736F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349D37" w14:textId="77777777" w:rsidR="005B4CB7" w:rsidRPr="00DE0B89" w:rsidRDefault="005B4CB7" w:rsidP="005B4CB7">
            <w:pPr>
              <w:pStyle w:val="TAL"/>
            </w:pPr>
          </w:p>
        </w:tc>
      </w:tr>
      <w:tr w:rsidR="005B4CB7" w:rsidRPr="00DE0B89" w14:paraId="43B6BB8A" w14:textId="77777777" w:rsidTr="005B4CB7">
        <w:tc>
          <w:tcPr>
            <w:tcW w:w="4535" w:type="dxa"/>
          </w:tcPr>
          <w:p w14:paraId="4469E1A1" w14:textId="77777777" w:rsidR="005B4CB7" w:rsidRPr="00DE0B89" w:rsidRDefault="005B4CB7" w:rsidP="005B4CB7">
            <w:pPr>
              <w:pStyle w:val="TAL"/>
            </w:pPr>
            <w:r w:rsidRPr="00DE0B89">
              <w:t xml:space="preserve">      qcl-type2</w:t>
            </w:r>
          </w:p>
        </w:tc>
        <w:tc>
          <w:tcPr>
            <w:tcW w:w="2267" w:type="dxa"/>
          </w:tcPr>
          <w:p w14:paraId="2D01A9C4" w14:textId="77777777" w:rsidR="005B4CB7" w:rsidRPr="00DE0B89" w:rsidRDefault="005B4CB7" w:rsidP="005B4CB7">
            <w:pPr>
              <w:pStyle w:val="TAL"/>
            </w:pPr>
            <w:r w:rsidRPr="00DE0B89">
              <w:t>Not present</w:t>
            </w:r>
          </w:p>
        </w:tc>
        <w:tc>
          <w:tcPr>
            <w:tcW w:w="1700" w:type="dxa"/>
          </w:tcPr>
          <w:p w14:paraId="33DA9A99" w14:textId="77777777" w:rsidR="005B4CB7" w:rsidRPr="00DE0B89" w:rsidRDefault="005B4CB7" w:rsidP="005B4CB7">
            <w:pPr>
              <w:pStyle w:val="TAL"/>
            </w:pPr>
          </w:p>
        </w:tc>
        <w:tc>
          <w:tcPr>
            <w:tcW w:w="1245" w:type="dxa"/>
          </w:tcPr>
          <w:p w14:paraId="6469A39D" w14:textId="77777777" w:rsidR="005B4CB7" w:rsidRPr="00DE0B89" w:rsidRDefault="005B4CB7" w:rsidP="005B4CB7">
            <w:pPr>
              <w:pStyle w:val="TAL"/>
            </w:pPr>
          </w:p>
        </w:tc>
      </w:tr>
      <w:tr w:rsidR="005B4CB7" w:rsidRPr="00DE0B89" w14:paraId="5D5376D8" w14:textId="77777777" w:rsidTr="005B4CB7">
        <w:tc>
          <w:tcPr>
            <w:tcW w:w="4535" w:type="dxa"/>
            <w:tcBorders>
              <w:top w:val="single" w:sz="4" w:space="0" w:color="auto"/>
              <w:left w:val="single" w:sz="4" w:space="0" w:color="auto"/>
              <w:bottom w:val="single" w:sz="4" w:space="0" w:color="auto"/>
              <w:right w:val="single" w:sz="4" w:space="0" w:color="auto"/>
            </w:tcBorders>
          </w:tcPr>
          <w:p w14:paraId="5445807D" w14:textId="77777777" w:rsidR="005B4CB7" w:rsidRPr="00DE0B89" w:rsidRDefault="005B4CB7" w:rsidP="005B4CB7">
            <w:pPr>
              <w:pStyle w:val="TAL"/>
            </w:pPr>
            <w:r w:rsidRPr="00DE0B89">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095F0FB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EEA537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1E038" w14:textId="77777777" w:rsidR="005B4CB7" w:rsidRPr="00DE0B89" w:rsidRDefault="005B4CB7" w:rsidP="005B4CB7">
            <w:pPr>
              <w:pStyle w:val="TAL"/>
              <w:rPr>
                <w:lang w:eastAsia="zh-CN"/>
              </w:rPr>
            </w:pPr>
            <w:r w:rsidRPr="00DE0B89">
              <w:rPr>
                <w:lang w:eastAsia="zh-CN"/>
              </w:rPr>
              <w:t>FR2</w:t>
            </w:r>
          </w:p>
        </w:tc>
      </w:tr>
      <w:tr w:rsidR="005B4CB7" w:rsidRPr="00DE0B89" w14:paraId="252AB4A3" w14:textId="77777777" w:rsidTr="005B4CB7">
        <w:tc>
          <w:tcPr>
            <w:tcW w:w="4535" w:type="dxa"/>
            <w:tcBorders>
              <w:top w:val="single" w:sz="4" w:space="0" w:color="auto"/>
              <w:left w:val="single" w:sz="4" w:space="0" w:color="auto"/>
              <w:bottom w:val="single" w:sz="4" w:space="0" w:color="auto"/>
              <w:right w:val="single" w:sz="4" w:space="0" w:color="auto"/>
            </w:tcBorders>
          </w:tcPr>
          <w:p w14:paraId="660326A4"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21EE4A2E" w14:textId="77777777" w:rsidR="005B4CB7" w:rsidRPr="00DE0B89" w:rsidRDefault="005B4CB7" w:rsidP="005B4CB7">
            <w:pPr>
              <w:pStyle w:val="TAL"/>
            </w:pPr>
            <w:r w:rsidRPr="00DE0B89">
              <w:t>ServCellIndex of NR SpCell</w:t>
            </w:r>
          </w:p>
        </w:tc>
        <w:tc>
          <w:tcPr>
            <w:tcW w:w="1700" w:type="dxa"/>
            <w:tcBorders>
              <w:top w:val="single" w:sz="4" w:space="0" w:color="auto"/>
              <w:left w:val="single" w:sz="4" w:space="0" w:color="auto"/>
              <w:bottom w:val="single" w:sz="4" w:space="0" w:color="auto"/>
              <w:right w:val="single" w:sz="4" w:space="0" w:color="auto"/>
            </w:tcBorders>
          </w:tcPr>
          <w:p w14:paraId="4DA09011"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23C3AF59" w14:textId="77777777" w:rsidR="005B4CB7" w:rsidRPr="00DE0B89" w:rsidRDefault="005B4CB7" w:rsidP="005B4CB7">
            <w:pPr>
              <w:pStyle w:val="TAL"/>
            </w:pPr>
          </w:p>
        </w:tc>
      </w:tr>
      <w:tr w:rsidR="005B4CB7" w:rsidRPr="00DE0B89" w14:paraId="11F98AA7" w14:textId="77777777" w:rsidTr="005B4CB7">
        <w:tc>
          <w:tcPr>
            <w:tcW w:w="4535" w:type="dxa"/>
            <w:tcBorders>
              <w:top w:val="single" w:sz="4" w:space="0" w:color="auto"/>
              <w:left w:val="single" w:sz="4" w:space="0" w:color="auto"/>
              <w:bottom w:val="single" w:sz="4" w:space="0" w:color="auto"/>
              <w:right w:val="single" w:sz="4" w:space="0" w:color="auto"/>
            </w:tcBorders>
          </w:tcPr>
          <w:p w14:paraId="726099BE" w14:textId="77777777" w:rsidR="005B4CB7" w:rsidRPr="00DE0B89" w:rsidRDefault="005B4CB7" w:rsidP="005B4CB7">
            <w:pPr>
              <w:pStyle w:val="TAL"/>
            </w:pPr>
            <w:r w:rsidRPr="00DE0B89">
              <w:t xml:space="preserve">        bwp-id</w:t>
            </w:r>
          </w:p>
        </w:tc>
        <w:tc>
          <w:tcPr>
            <w:tcW w:w="2267" w:type="dxa"/>
            <w:tcBorders>
              <w:top w:val="single" w:sz="4" w:space="0" w:color="auto"/>
              <w:left w:val="single" w:sz="4" w:space="0" w:color="auto"/>
              <w:bottom w:val="single" w:sz="4" w:space="0" w:color="auto"/>
              <w:right w:val="single" w:sz="4" w:space="0" w:color="auto"/>
            </w:tcBorders>
          </w:tcPr>
          <w:p w14:paraId="7EF707A1"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65ECA432"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426403FB" w14:textId="77777777" w:rsidR="005B4CB7" w:rsidRPr="00DE0B89" w:rsidRDefault="005B4CB7" w:rsidP="005B4CB7">
            <w:pPr>
              <w:pStyle w:val="TAL"/>
            </w:pPr>
          </w:p>
        </w:tc>
      </w:tr>
      <w:tr w:rsidR="005B4CB7" w:rsidRPr="00DE0B89" w14:paraId="19CB15C6" w14:textId="77777777" w:rsidTr="005B4CB7">
        <w:tc>
          <w:tcPr>
            <w:tcW w:w="4535" w:type="dxa"/>
            <w:tcBorders>
              <w:top w:val="single" w:sz="4" w:space="0" w:color="auto"/>
              <w:left w:val="single" w:sz="4" w:space="0" w:color="auto"/>
              <w:bottom w:val="single" w:sz="4" w:space="0" w:color="auto"/>
              <w:right w:val="single" w:sz="4" w:space="0" w:color="auto"/>
            </w:tcBorders>
          </w:tcPr>
          <w:p w14:paraId="2D48F3AC" w14:textId="77777777" w:rsidR="005B4CB7" w:rsidRPr="00DE0B89" w:rsidRDefault="005B4CB7" w:rsidP="005B4CB7">
            <w:pPr>
              <w:pStyle w:val="TAL"/>
            </w:pPr>
            <w:r w:rsidRPr="00DE0B89">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62B8E0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989989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AFCFFD" w14:textId="77777777" w:rsidR="005B4CB7" w:rsidRPr="00DE0B89" w:rsidRDefault="005B4CB7" w:rsidP="005B4CB7">
            <w:pPr>
              <w:pStyle w:val="TAL"/>
            </w:pPr>
          </w:p>
        </w:tc>
      </w:tr>
      <w:tr w:rsidR="005B4CB7" w:rsidRPr="00DE0B89" w14:paraId="57579805" w14:textId="77777777" w:rsidTr="005B4CB7">
        <w:tc>
          <w:tcPr>
            <w:tcW w:w="4535" w:type="dxa"/>
            <w:tcBorders>
              <w:top w:val="single" w:sz="4" w:space="0" w:color="auto"/>
              <w:left w:val="single" w:sz="4" w:space="0" w:color="auto"/>
              <w:bottom w:val="single" w:sz="4" w:space="0" w:color="auto"/>
              <w:right w:val="single" w:sz="4" w:space="0" w:color="auto"/>
            </w:tcBorders>
          </w:tcPr>
          <w:p w14:paraId="1F0EFFE2" w14:textId="77777777" w:rsidR="005B4CB7" w:rsidRPr="00DE0B89" w:rsidRDefault="005B4CB7" w:rsidP="005B4CB7">
            <w:pPr>
              <w:pStyle w:val="TAL"/>
            </w:pPr>
            <w:r w:rsidRPr="00DE0B89">
              <w:t xml:space="preserve">          ssb</w:t>
            </w:r>
          </w:p>
        </w:tc>
        <w:tc>
          <w:tcPr>
            <w:tcW w:w="2267" w:type="dxa"/>
            <w:tcBorders>
              <w:top w:val="single" w:sz="4" w:space="0" w:color="auto"/>
              <w:left w:val="single" w:sz="4" w:space="0" w:color="auto"/>
              <w:bottom w:val="single" w:sz="4" w:space="0" w:color="auto"/>
              <w:right w:val="single" w:sz="4" w:space="0" w:color="auto"/>
            </w:tcBorders>
          </w:tcPr>
          <w:p w14:paraId="1D7B485C" w14:textId="77777777" w:rsidR="005B4CB7" w:rsidRPr="00DE0B89" w:rsidRDefault="005B4CB7" w:rsidP="005B4CB7">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93C14C" w14:textId="77777777" w:rsidR="005B4CB7" w:rsidRPr="00DE0B89" w:rsidRDefault="005B4CB7" w:rsidP="005B4CB7">
            <w:pPr>
              <w:pStyle w:val="TAL"/>
            </w:pPr>
            <w:r w:rsidRPr="00DE0B89">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86B4C36" w14:textId="77777777" w:rsidR="005B4CB7" w:rsidRPr="00DE0B89" w:rsidRDefault="005B4CB7" w:rsidP="005B4CB7">
            <w:pPr>
              <w:pStyle w:val="TAL"/>
            </w:pPr>
          </w:p>
        </w:tc>
      </w:tr>
      <w:tr w:rsidR="005B4CB7" w:rsidRPr="00DE0B89" w14:paraId="4024B021" w14:textId="77777777" w:rsidTr="005B4CB7">
        <w:tc>
          <w:tcPr>
            <w:tcW w:w="4535" w:type="dxa"/>
            <w:tcBorders>
              <w:top w:val="single" w:sz="4" w:space="0" w:color="auto"/>
              <w:left w:val="single" w:sz="4" w:space="0" w:color="auto"/>
              <w:bottom w:val="single" w:sz="4" w:space="0" w:color="auto"/>
              <w:right w:val="single" w:sz="4" w:space="0" w:color="auto"/>
            </w:tcBorders>
          </w:tcPr>
          <w:p w14:paraId="566FE0F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D15515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DD937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6F7D3F" w14:textId="77777777" w:rsidR="005B4CB7" w:rsidRPr="00DE0B89" w:rsidRDefault="005B4CB7" w:rsidP="005B4CB7">
            <w:pPr>
              <w:pStyle w:val="TAL"/>
            </w:pPr>
          </w:p>
        </w:tc>
      </w:tr>
      <w:tr w:rsidR="005B4CB7" w:rsidRPr="00DE0B89" w14:paraId="029264C5" w14:textId="77777777" w:rsidTr="005B4CB7">
        <w:tc>
          <w:tcPr>
            <w:tcW w:w="4535" w:type="dxa"/>
            <w:tcBorders>
              <w:top w:val="single" w:sz="4" w:space="0" w:color="auto"/>
              <w:left w:val="single" w:sz="4" w:space="0" w:color="auto"/>
              <w:bottom w:val="single" w:sz="4" w:space="0" w:color="auto"/>
              <w:right w:val="single" w:sz="4" w:space="0" w:color="auto"/>
            </w:tcBorders>
          </w:tcPr>
          <w:p w14:paraId="5A85BE73" w14:textId="77777777" w:rsidR="005B4CB7" w:rsidRPr="00DE0B89" w:rsidRDefault="005B4CB7" w:rsidP="005B4CB7">
            <w:pPr>
              <w:pStyle w:val="TAL"/>
            </w:pPr>
            <w:r w:rsidRPr="00DE0B89">
              <w:t xml:space="preserve">        qcl-Type</w:t>
            </w:r>
          </w:p>
        </w:tc>
        <w:tc>
          <w:tcPr>
            <w:tcW w:w="2267" w:type="dxa"/>
            <w:tcBorders>
              <w:top w:val="single" w:sz="4" w:space="0" w:color="auto"/>
              <w:left w:val="single" w:sz="4" w:space="0" w:color="auto"/>
              <w:bottom w:val="single" w:sz="4" w:space="0" w:color="auto"/>
              <w:right w:val="single" w:sz="4" w:space="0" w:color="auto"/>
            </w:tcBorders>
          </w:tcPr>
          <w:p w14:paraId="57E82129" w14:textId="77777777" w:rsidR="005B4CB7" w:rsidRPr="00DE0B89" w:rsidRDefault="005B4CB7" w:rsidP="005B4CB7">
            <w:pPr>
              <w:pStyle w:val="TAL"/>
            </w:pPr>
            <w:r w:rsidRPr="00DE0B89">
              <w:t>type D</w:t>
            </w:r>
          </w:p>
        </w:tc>
        <w:tc>
          <w:tcPr>
            <w:tcW w:w="1700" w:type="dxa"/>
            <w:tcBorders>
              <w:top w:val="single" w:sz="4" w:space="0" w:color="auto"/>
              <w:left w:val="single" w:sz="4" w:space="0" w:color="auto"/>
              <w:bottom w:val="single" w:sz="4" w:space="0" w:color="auto"/>
              <w:right w:val="single" w:sz="4" w:space="0" w:color="auto"/>
            </w:tcBorders>
          </w:tcPr>
          <w:p w14:paraId="7F4D047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8B27DD6" w14:textId="77777777" w:rsidR="005B4CB7" w:rsidRPr="00DE0B89" w:rsidRDefault="005B4CB7" w:rsidP="005B4CB7">
            <w:pPr>
              <w:pStyle w:val="TAL"/>
            </w:pPr>
          </w:p>
        </w:tc>
      </w:tr>
      <w:tr w:rsidR="005B4CB7" w:rsidRPr="00DE0B89" w14:paraId="5BF3FF0A" w14:textId="77777777" w:rsidTr="005B4CB7">
        <w:tc>
          <w:tcPr>
            <w:tcW w:w="4535" w:type="dxa"/>
            <w:tcBorders>
              <w:top w:val="single" w:sz="4" w:space="0" w:color="auto"/>
              <w:left w:val="single" w:sz="4" w:space="0" w:color="auto"/>
              <w:bottom w:val="single" w:sz="4" w:space="0" w:color="auto"/>
              <w:right w:val="single" w:sz="4" w:space="0" w:color="auto"/>
            </w:tcBorders>
          </w:tcPr>
          <w:p w14:paraId="45308DD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2BF4F3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0500D5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B7F6C" w14:textId="77777777" w:rsidR="005B4CB7" w:rsidRPr="00DE0B89" w:rsidRDefault="005B4CB7" w:rsidP="005B4CB7">
            <w:pPr>
              <w:pStyle w:val="TAL"/>
            </w:pPr>
          </w:p>
        </w:tc>
      </w:tr>
      <w:tr w:rsidR="005B4CB7" w:rsidRPr="00DE0B89" w14:paraId="1E9DA3D3" w14:textId="77777777" w:rsidTr="005B4CB7">
        <w:tc>
          <w:tcPr>
            <w:tcW w:w="4535" w:type="dxa"/>
            <w:tcBorders>
              <w:top w:val="single" w:sz="4" w:space="0" w:color="auto"/>
              <w:left w:val="single" w:sz="4" w:space="0" w:color="auto"/>
              <w:bottom w:val="single" w:sz="4" w:space="0" w:color="auto"/>
              <w:right w:val="single" w:sz="4" w:space="0" w:color="auto"/>
            </w:tcBorders>
          </w:tcPr>
          <w:p w14:paraId="3A8C144D"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F396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DE1A61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E5272" w14:textId="77777777" w:rsidR="005B4CB7" w:rsidRPr="00DE0B89" w:rsidRDefault="005B4CB7" w:rsidP="005B4CB7">
            <w:pPr>
              <w:pStyle w:val="TAL"/>
            </w:pPr>
          </w:p>
        </w:tc>
      </w:tr>
      <w:tr w:rsidR="005B4CB7" w:rsidRPr="00DE0B89" w14:paraId="125B72F1" w14:textId="77777777" w:rsidTr="005B4CB7">
        <w:tc>
          <w:tcPr>
            <w:tcW w:w="4535" w:type="dxa"/>
            <w:tcBorders>
              <w:top w:val="single" w:sz="4" w:space="0" w:color="auto"/>
              <w:left w:val="single" w:sz="4" w:space="0" w:color="auto"/>
              <w:bottom w:val="single" w:sz="4" w:space="0" w:color="auto"/>
              <w:right w:val="single" w:sz="4" w:space="0" w:color="auto"/>
            </w:tcBorders>
          </w:tcPr>
          <w:p w14:paraId="20A2A946" w14:textId="77777777" w:rsidR="005B4CB7" w:rsidRPr="00DE0B89" w:rsidRDefault="005B4CB7" w:rsidP="005B4CB7">
            <w:pPr>
              <w:pStyle w:val="TAL"/>
            </w:pPr>
            <w:r w:rsidRPr="00DE0B89">
              <w:t xml:space="preserve">    TCI-State[2] SEQUENCE {</w:t>
            </w:r>
          </w:p>
        </w:tc>
        <w:tc>
          <w:tcPr>
            <w:tcW w:w="2267" w:type="dxa"/>
            <w:tcBorders>
              <w:top w:val="single" w:sz="4" w:space="0" w:color="auto"/>
              <w:left w:val="single" w:sz="4" w:space="0" w:color="auto"/>
              <w:bottom w:val="single" w:sz="4" w:space="0" w:color="auto"/>
              <w:right w:val="single" w:sz="4" w:space="0" w:color="auto"/>
            </w:tcBorders>
          </w:tcPr>
          <w:p w14:paraId="1B44B12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54E07E1"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0D91183C" w14:textId="77777777" w:rsidR="005B4CB7" w:rsidRPr="00DE0B89" w:rsidRDefault="005B4CB7" w:rsidP="005B4CB7">
            <w:pPr>
              <w:pStyle w:val="TAL"/>
            </w:pPr>
          </w:p>
        </w:tc>
      </w:tr>
      <w:tr w:rsidR="005B4CB7" w:rsidRPr="00DE0B89" w14:paraId="4C6789BD" w14:textId="77777777" w:rsidTr="005B4CB7">
        <w:tc>
          <w:tcPr>
            <w:tcW w:w="4535" w:type="dxa"/>
            <w:tcBorders>
              <w:top w:val="single" w:sz="4" w:space="0" w:color="auto"/>
              <w:left w:val="single" w:sz="4" w:space="0" w:color="auto"/>
              <w:bottom w:val="single" w:sz="4" w:space="0" w:color="auto"/>
              <w:right w:val="single" w:sz="4" w:space="0" w:color="auto"/>
            </w:tcBorders>
          </w:tcPr>
          <w:p w14:paraId="5955436B" w14:textId="77777777" w:rsidR="005B4CB7" w:rsidRPr="00DE0B89" w:rsidRDefault="005B4CB7" w:rsidP="005B4CB7">
            <w:pPr>
              <w:pStyle w:val="TAL"/>
            </w:pPr>
            <w:r w:rsidRPr="00DE0B89">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37083EBB"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525B642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1CF173" w14:textId="77777777" w:rsidR="005B4CB7" w:rsidRPr="00DE0B89" w:rsidRDefault="005B4CB7" w:rsidP="005B4CB7">
            <w:pPr>
              <w:pStyle w:val="TAL"/>
            </w:pPr>
          </w:p>
        </w:tc>
      </w:tr>
      <w:tr w:rsidR="005B4CB7" w:rsidRPr="00DE0B89" w14:paraId="757EC469" w14:textId="77777777" w:rsidTr="005B4CB7">
        <w:tc>
          <w:tcPr>
            <w:tcW w:w="4535" w:type="dxa"/>
            <w:tcBorders>
              <w:top w:val="single" w:sz="4" w:space="0" w:color="auto"/>
              <w:left w:val="single" w:sz="4" w:space="0" w:color="auto"/>
              <w:bottom w:val="single" w:sz="4" w:space="0" w:color="auto"/>
              <w:right w:val="single" w:sz="4" w:space="0" w:color="auto"/>
            </w:tcBorders>
          </w:tcPr>
          <w:p w14:paraId="3B1C0402" w14:textId="77777777" w:rsidR="005B4CB7" w:rsidRPr="00DE0B89" w:rsidRDefault="005B4CB7" w:rsidP="005B4CB7">
            <w:pPr>
              <w:pStyle w:val="TAL"/>
            </w:pPr>
            <w:r w:rsidRPr="00DE0B89">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D28D3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480D55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865530" w14:textId="77777777" w:rsidR="005B4CB7" w:rsidRPr="00DE0B89" w:rsidRDefault="005B4CB7" w:rsidP="005B4CB7">
            <w:pPr>
              <w:pStyle w:val="TAL"/>
            </w:pPr>
          </w:p>
        </w:tc>
      </w:tr>
      <w:tr w:rsidR="005B4CB7" w:rsidRPr="00DE0B89" w14:paraId="0AB86CEC" w14:textId="77777777" w:rsidTr="005B4CB7">
        <w:tc>
          <w:tcPr>
            <w:tcW w:w="4535" w:type="dxa"/>
            <w:tcBorders>
              <w:top w:val="single" w:sz="4" w:space="0" w:color="auto"/>
              <w:left w:val="single" w:sz="4" w:space="0" w:color="auto"/>
              <w:bottom w:val="single" w:sz="4" w:space="0" w:color="auto"/>
              <w:right w:val="single" w:sz="4" w:space="0" w:color="auto"/>
            </w:tcBorders>
          </w:tcPr>
          <w:p w14:paraId="1B41F645"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4C916DF0" w14:textId="77777777" w:rsidR="005B4CB7" w:rsidRPr="00DE0B89" w:rsidRDefault="005B4CB7" w:rsidP="005B4CB7">
            <w:pPr>
              <w:pStyle w:val="TAL"/>
            </w:pPr>
            <w:r w:rsidRPr="00DE0B89">
              <w:t>ServCellIndex of NR SpCell</w:t>
            </w:r>
          </w:p>
        </w:tc>
        <w:tc>
          <w:tcPr>
            <w:tcW w:w="1700" w:type="dxa"/>
            <w:tcBorders>
              <w:top w:val="single" w:sz="4" w:space="0" w:color="auto"/>
              <w:left w:val="single" w:sz="4" w:space="0" w:color="auto"/>
              <w:bottom w:val="single" w:sz="4" w:space="0" w:color="auto"/>
              <w:right w:val="single" w:sz="4" w:space="0" w:color="auto"/>
            </w:tcBorders>
          </w:tcPr>
          <w:p w14:paraId="023364DC"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08B10924" w14:textId="77777777" w:rsidR="005B4CB7" w:rsidRPr="00DE0B89" w:rsidRDefault="005B4CB7" w:rsidP="005B4CB7">
            <w:pPr>
              <w:pStyle w:val="TAL"/>
            </w:pPr>
          </w:p>
        </w:tc>
      </w:tr>
      <w:tr w:rsidR="005B4CB7" w:rsidRPr="00DE0B89" w14:paraId="6CFD65E1" w14:textId="77777777" w:rsidTr="005B4CB7">
        <w:tc>
          <w:tcPr>
            <w:tcW w:w="4535" w:type="dxa"/>
            <w:tcBorders>
              <w:top w:val="single" w:sz="4" w:space="0" w:color="auto"/>
              <w:left w:val="single" w:sz="4" w:space="0" w:color="auto"/>
              <w:bottom w:val="single" w:sz="4" w:space="0" w:color="auto"/>
              <w:right w:val="single" w:sz="4" w:space="0" w:color="auto"/>
            </w:tcBorders>
          </w:tcPr>
          <w:p w14:paraId="60373EBD" w14:textId="77777777" w:rsidR="005B4CB7" w:rsidRPr="00DE0B89" w:rsidRDefault="005B4CB7" w:rsidP="005B4CB7">
            <w:pPr>
              <w:pStyle w:val="TAL"/>
            </w:pPr>
            <w:r w:rsidRPr="00DE0B89">
              <w:t xml:space="preserve">        bwp-id</w:t>
            </w:r>
          </w:p>
        </w:tc>
        <w:tc>
          <w:tcPr>
            <w:tcW w:w="2267" w:type="dxa"/>
            <w:tcBorders>
              <w:top w:val="single" w:sz="4" w:space="0" w:color="auto"/>
              <w:left w:val="single" w:sz="4" w:space="0" w:color="auto"/>
              <w:bottom w:val="single" w:sz="4" w:space="0" w:color="auto"/>
              <w:right w:val="single" w:sz="4" w:space="0" w:color="auto"/>
            </w:tcBorders>
          </w:tcPr>
          <w:p w14:paraId="426EBF44"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2DAC6826"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4A24487B" w14:textId="77777777" w:rsidR="005B4CB7" w:rsidRPr="00DE0B89" w:rsidRDefault="005B4CB7" w:rsidP="005B4CB7">
            <w:pPr>
              <w:pStyle w:val="TAL"/>
            </w:pPr>
          </w:p>
        </w:tc>
      </w:tr>
      <w:tr w:rsidR="005B4CB7" w:rsidRPr="00DE0B89" w14:paraId="3B002C16" w14:textId="77777777" w:rsidTr="005B4CB7">
        <w:tc>
          <w:tcPr>
            <w:tcW w:w="4535" w:type="dxa"/>
            <w:tcBorders>
              <w:top w:val="single" w:sz="4" w:space="0" w:color="auto"/>
              <w:left w:val="single" w:sz="4" w:space="0" w:color="auto"/>
              <w:bottom w:val="single" w:sz="4" w:space="0" w:color="auto"/>
              <w:right w:val="single" w:sz="4" w:space="0" w:color="auto"/>
            </w:tcBorders>
          </w:tcPr>
          <w:p w14:paraId="503A68B7" w14:textId="77777777" w:rsidR="005B4CB7" w:rsidRPr="00DE0B89" w:rsidRDefault="005B4CB7" w:rsidP="005B4CB7">
            <w:pPr>
              <w:pStyle w:val="TAL"/>
            </w:pPr>
            <w:r w:rsidRPr="00DE0B89">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6BD0179C"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926A16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0B9FD9" w14:textId="77777777" w:rsidR="005B4CB7" w:rsidRPr="00DE0B89" w:rsidRDefault="005B4CB7" w:rsidP="005B4CB7">
            <w:pPr>
              <w:pStyle w:val="TAL"/>
            </w:pPr>
          </w:p>
        </w:tc>
      </w:tr>
      <w:tr w:rsidR="005B4CB7" w:rsidRPr="00DE0B89" w14:paraId="73A3C53B" w14:textId="77777777" w:rsidTr="005B4CB7">
        <w:tc>
          <w:tcPr>
            <w:tcW w:w="4535" w:type="dxa"/>
            <w:tcBorders>
              <w:top w:val="single" w:sz="4" w:space="0" w:color="auto"/>
              <w:left w:val="single" w:sz="4" w:space="0" w:color="auto"/>
              <w:bottom w:val="single" w:sz="4" w:space="0" w:color="auto"/>
              <w:right w:val="single" w:sz="4" w:space="0" w:color="auto"/>
            </w:tcBorders>
          </w:tcPr>
          <w:p w14:paraId="10A8232F" w14:textId="77777777" w:rsidR="005B4CB7" w:rsidRPr="00DE0B89" w:rsidRDefault="005B4CB7" w:rsidP="005B4CB7">
            <w:pPr>
              <w:pStyle w:val="TAL"/>
            </w:pPr>
            <w:r w:rsidRPr="00DE0B89">
              <w:t xml:space="preserve">          ssb</w:t>
            </w:r>
          </w:p>
        </w:tc>
        <w:tc>
          <w:tcPr>
            <w:tcW w:w="2267" w:type="dxa"/>
            <w:tcBorders>
              <w:top w:val="single" w:sz="4" w:space="0" w:color="auto"/>
              <w:left w:val="single" w:sz="4" w:space="0" w:color="auto"/>
              <w:bottom w:val="single" w:sz="4" w:space="0" w:color="auto"/>
              <w:right w:val="single" w:sz="4" w:space="0" w:color="auto"/>
            </w:tcBorders>
          </w:tcPr>
          <w:p w14:paraId="1D5A77BA"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2AFD025" w14:textId="77777777" w:rsidR="005B4CB7" w:rsidRPr="00DE0B89" w:rsidRDefault="005B4CB7" w:rsidP="005B4CB7">
            <w:pPr>
              <w:pStyle w:val="TAL"/>
              <w:rPr>
                <w:lang w:eastAsia="zh-CN"/>
              </w:rPr>
            </w:pPr>
            <w:r w:rsidRPr="00DE0B89">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1DD0F06A" w14:textId="77777777" w:rsidR="005B4CB7" w:rsidRPr="00DE0B89" w:rsidRDefault="005B4CB7" w:rsidP="005B4CB7">
            <w:pPr>
              <w:pStyle w:val="TAL"/>
              <w:rPr>
                <w:lang w:eastAsia="zh-CN"/>
              </w:rPr>
            </w:pPr>
          </w:p>
        </w:tc>
      </w:tr>
      <w:tr w:rsidR="005B4CB7" w:rsidRPr="00DE0B89" w14:paraId="58EF1C20" w14:textId="77777777" w:rsidTr="005B4CB7">
        <w:tc>
          <w:tcPr>
            <w:tcW w:w="4535" w:type="dxa"/>
            <w:tcBorders>
              <w:top w:val="single" w:sz="4" w:space="0" w:color="auto"/>
              <w:left w:val="single" w:sz="4" w:space="0" w:color="auto"/>
              <w:bottom w:val="single" w:sz="4" w:space="0" w:color="auto"/>
              <w:right w:val="single" w:sz="4" w:space="0" w:color="auto"/>
            </w:tcBorders>
          </w:tcPr>
          <w:p w14:paraId="6CD26782"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ED9E8D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8C5D79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8EBCB9E" w14:textId="77777777" w:rsidR="005B4CB7" w:rsidRPr="00DE0B89" w:rsidRDefault="005B4CB7" w:rsidP="005B4CB7">
            <w:pPr>
              <w:pStyle w:val="TAL"/>
            </w:pPr>
          </w:p>
        </w:tc>
      </w:tr>
      <w:tr w:rsidR="005B4CB7" w:rsidRPr="00DE0B89" w14:paraId="346BE60F" w14:textId="77777777" w:rsidTr="005B4CB7">
        <w:tc>
          <w:tcPr>
            <w:tcW w:w="4535" w:type="dxa"/>
            <w:tcBorders>
              <w:top w:val="single" w:sz="4" w:space="0" w:color="auto"/>
              <w:left w:val="single" w:sz="4" w:space="0" w:color="auto"/>
              <w:bottom w:val="single" w:sz="4" w:space="0" w:color="auto"/>
              <w:right w:val="single" w:sz="4" w:space="0" w:color="auto"/>
            </w:tcBorders>
          </w:tcPr>
          <w:p w14:paraId="6816EC83" w14:textId="77777777" w:rsidR="005B4CB7" w:rsidRPr="00DE0B89" w:rsidRDefault="005B4CB7" w:rsidP="005B4CB7">
            <w:pPr>
              <w:pStyle w:val="TAL"/>
            </w:pPr>
            <w:r w:rsidRPr="00DE0B89">
              <w:t xml:space="preserve">        qcl-Type</w:t>
            </w:r>
          </w:p>
        </w:tc>
        <w:tc>
          <w:tcPr>
            <w:tcW w:w="2267" w:type="dxa"/>
            <w:tcBorders>
              <w:top w:val="single" w:sz="4" w:space="0" w:color="auto"/>
              <w:left w:val="single" w:sz="4" w:space="0" w:color="auto"/>
              <w:bottom w:val="single" w:sz="4" w:space="0" w:color="auto"/>
              <w:right w:val="single" w:sz="4" w:space="0" w:color="auto"/>
            </w:tcBorders>
          </w:tcPr>
          <w:p w14:paraId="527C4537" w14:textId="77777777" w:rsidR="005B4CB7" w:rsidRPr="00DE0B89" w:rsidRDefault="005B4CB7" w:rsidP="005B4CB7">
            <w:pPr>
              <w:pStyle w:val="TAL"/>
            </w:pPr>
            <w:r w:rsidRPr="00DE0B89">
              <w:t>type C</w:t>
            </w:r>
          </w:p>
        </w:tc>
        <w:tc>
          <w:tcPr>
            <w:tcW w:w="1700" w:type="dxa"/>
            <w:tcBorders>
              <w:top w:val="single" w:sz="4" w:space="0" w:color="auto"/>
              <w:left w:val="single" w:sz="4" w:space="0" w:color="auto"/>
              <w:bottom w:val="single" w:sz="4" w:space="0" w:color="auto"/>
              <w:right w:val="single" w:sz="4" w:space="0" w:color="auto"/>
            </w:tcBorders>
          </w:tcPr>
          <w:p w14:paraId="047830D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1F66420" w14:textId="77777777" w:rsidR="005B4CB7" w:rsidRPr="00DE0B89" w:rsidRDefault="005B4CB7" w:rsidP="005B4CB7">
            <w:pPr>
              <w:pStyle w:val="TAL"/>
            </w:pPr>
          </w:p>
        </w:tc>
      </w:tr>
      <w:tr w:rsidR="005B4CB7" w:rsidRPr="00DE0B89" w14:paraId="36F19B68" w14:textId="77777777" w:rsidTr="005B4CB7">
        <w:tc>
          <w:tcPr>
            <w:tcW w:w="4535" w:type="dxa"/>
            <w:tcBorders>
              <w:top w:val="single" w:sz="4" w:space="0" w:color="auto"/>
              <w:left w:val="single" w:sz="4" w:space="0" w:color="auto"/>
              <w:bottom w:val="single" w:sz="4" w:space="0" w:color="auto"/>
              <w:right w:val="single" w:sz="4" w:space="0" w:color="auto"/>
            </w:tcBorders>
          </w:tcPr>
          <w:p w14:paraId="2A659D6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75424A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20DEE6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7FF548" w14:textId="77777777" w:rsidR="005B4CB7" w:rsidRPr="00DE0B89" w:rsidRDefault="005B4CB7" w:rsidP="005B4CB7">
            <w:pPr>
              <w:pStyle w:val="TAL"/>
            </w:pPr>
          </w:p>
        </w:tc>
      </w:tr>
      <w:tr w:rsidR="005B4CB7" w:rsidRPr="00DE0B89" w14:paraId="4FB3EEF2" w14:textId="77777777" w:rsidTr="005B4CB7">
        <w:tc>
          <w:tcPr>
            <w:tcW w:w="4535" w:type="dxa"/>
          </w:tcPr>
          <w:p w14:paraId="6DE3ACDC" w14:textId="77777777" w:rsidR="005B4CB7" w:rsidRPr="00DE0B89" w:rsidRDefault="005B4CB7" w:rsidP="005B4CB7">
            <w:pPr>
              <w:pStyle w:val="TAL"/>
            </w:pPr>
            <w:r w:rsidRPr="00DE0B89">
              <w:t xml:space="preserve">      qcl-type2</w:t>
            </w:r>
          </w:p>
        </w:tc>
        <w:tc>
          <w:tcPr>
            <w:tcW w:w="2267" w:type="dxa"/>
          </w:tcPr>
          <w:p w14:paraId="526B6A15" w14:textId="77777777" w:rsidR="005B4CB7" w:rsidRPr="00DE0B89" w:rsidRDefault="005B4CB7" w:rsidP="005B4CB7">
            <w:pPr>
              <w:pStyle w:val="TAL"/>
            </w:pPr>
            <w:r w:rsidRPr="00DE0B89">
              <w:t>Not present</w:t>
            </w:r>
          </w:p>
        </w:tc>
        <w:tc>
          <w:tcPr>
            <w:tcW w:w="1700" w:type="dxa"/>
          </w:tcPr>
          <w:p w14:paraId="7DD192B3" w14:textId="77777777" w:rsidR="005B4CB7" w:rsidRPr="00DE0B89" w:rsidRDefault="005B4CB7" w:rsidP="005B4CB7">
            <w:pPr>
              <w:pStyle w:val="TAL"/>
            </w:pPr>
          </w:p>
        </w:tc>
        <w:tc>
          <w:tcPr>
            <w:tcW w:w="1245" w:type="dxa"/>
          </w:tcPr>
          <w:p w14:paraId="6BF5CC85" w14:textId="77777777" w:rsidR="005B4CB7" w:rsidRPr="00DE0B89" w:rsidRDefault="005B4CB7" w:rsidP="005B4CB7">
            <w:pPr>
              <w:pStyle w:val="TAL"/>
            </w:pPr>
          </w:p>
        </w:tc>
      </w:tr>
      <w:tr w:rsidR="005B4CB7" w:rsidRPr="00DE0B89" w14:paraId="3DCA07EF" w14:textId="77777777" w:rsidTr="005B4CB7">
        <w:tc>
          <w:tcPr>
            <w:tcW w:w="4535" w:type="dxa"/>
            <w:tcBorders>
              <w:top w:val="single" w:sz="4" w:space="0" w:color="auto"/>
              <w:left w:val="single" w:sz="4" w:space="0" w:color="auto"/>
              <w:bottom w:val="single" w:sz="4" w:space="0" w:color="auto"/>
              <w:right w:val="single" w:sz="4" w:space="0" w:color="auto"/>
            </w:tcBorders>
          </w:tcPr>
          <w:p w14:paraId="44E291A8" w14:textId="77777777" w:rsidR="005B4CB7" w:rsidRPr="00DE0B89" w:rsidRDefault="005B4CB7" w:rsidP="005B4CB7">
            <w:pPr>
              <w:pStyle w:val="TAL"/>
            </w:pPr>
            <w:r w:rsidRPr="00DE0B89">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42FAA86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51B777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C320B2" w14:textId="77777777" w:rsidR="005B4CB7" w:rsidRPr="00DE0B89" w:rsidRDefault="005B4CB7" w:rsidP="005B4CB7">
            <w:pPr>
              <w:pStyle w:val="TAL"/>
              <w:rPr>
                <w:lang w:eastAsia="zh-CN"/>
              </w:rPr>
            </w:pPr>
            <w:r w:rsidRPr="00DE0B89">
              <w:rPr>
                <w:lang w:eastAsia="zh-CN"/>
              </w:rPr>
              <w:t>FR2</w:t>
            </w:r>
          </w:p>
        </w:tc>
      </w:tr>
      <w:tr w:rsidR="005B4CB7" w:rsidRPr="00DE0B89" w14:paraId="0F7BB4AE" w14:textId="77777777" w:rsidTr="005B4CB7">
        <w:tc>
          <w:tcPr>
            <w:tcW w:w="4535" w:type="dxa"/>
            <w:tcBorders>
              <w:top w:val="single" w:sz="4" w:space="0" w:color="auto"/>
              <w:left w:val="single" w:sz="4" w:space="0" w:color="auto"/>
              <w:bottom w:val="single" w:sz="4" w:space="0" w:color="auto"/>
              <w:right w:val="single" w:sz="4" w:space="0" w:color="auto"/>
            </w:tcBorders>
          </w:tcPr>
          <w:p w14:paraId="0A9F294E" w14:textId="77777777" w:rsidR="005B4CB7" w:rsidRPr="00DE0B89" w:rsidRDefault="005B4CB7" w:rsidP="005B4CB7">
            <w:pPr>
              <w:pStyle w:val="TAL"/>
            </w:pPr>
            <w:r w:rsidRPr="00DE0B89">
              <w:t xml:space="preserve">        cell</w:t>
            </w:r>
          </w:p>
        </w:tc>
        <w:tc>
          <w:tcPr>
            <w:tcW w:w="2267" w:type="dxa"/>
            <w:tcBorders>
              <w:top w:val="single" w:sz="4" w:space="0" w:color="auto"/>
              <w:left w:val="single" w:sz="4" w:space="0" w:color="auto"/>
              <w:bottom w:val="single" w:sz="4" w:space="0" w:color="auto"/>
              <w:right w:val="single" w:sz="4" w:space="0" w:color="auto"/>
            </w:tcBorders>
          </w:tcPr>
          <w:p w14:paraId="170041C5" w14:textId="77777777" w:rsidR="005B4CB7" w:rsidRPr="00DE0B89" w:rsidRDefault="005B4CB7" w:rsidP="005B4CB7">
            <w:pPr>
              <w:pStyle w:val="TAL"/>
            </w:pPr>
            <w:r w:rsidRPr="00DE0B89">
              <w:t>ServCellIndex of NR SpCell</w:t>
            </w:r>
          </w:p>
        </w:tc>
        <w:tc>
          <w:tcPr>
            <w:tcW w:w="1700" w:type="dxa"/>
            <w:tcBorders>
              <w:top w:val="single" w:sz="4" w:space="0" w:color="auto"/>
              <w:left w:val="single" w:sz="4" w:space="0" w:color="auto"/>
              <w:bottom w:val="single" w:sz="4" w:space="0" w:color="auto"/>
              <w:right w:val="single" w:sz="4" w:space="0" w:color="auto"/>
            </w:tcBorders>
          </w:tcPr>
          <w:p w14:paraId="7FE7F163" w14:textId="77777777" w:rsidR="005B4CB7" w:rsidRPr="00DE0B89" w:rsidRDefault="005B4CB7" w:rsidP="005B4CB7">
            <w:pPr>
              <w:pStyle w:val="TAL"/>
            </w:pPr>
            <w:r w:rsidRPr="00DE0B89">
              <w:t>Cell ID</w:t>
            </w:r>
          </w:p>
        </w:tc>
        <w:tc>
          <w:tcPr>
            <w:tcW w:w="1245" w:type="dxa"/>
            <w:tcBorders>
              <w:top w:val="single" w:sz="4" w:space="0" w:color="auto"/>
              <w:left w:val="single" w:sz="4" w:space="0" w:color="auto"/>
              <w:bottom w:val="single" w:sz="4" w:space="0" w:color="auto"/>
              <w:right w:val="single" w:sz="4" w:space="0" w:color="auto"/>
            </w:tcBorders>
          </w:tcPr>
          <w:p w14:paraId="00246678" w14:textId="77777777" w:rsidR="005B4CB7" w:rsidRPr="00DE0B89" w:rsidRDefault="005B4CB7" w:rsidP="005B4CB7">
            <w:pPr>
              <w:pStyle w:val="TAL"/>
            </w:pPr>
          </w:p>
        </w:tc>
      </w:tr>
      <w:tr w:rsidR="005B4CB7" w:rsidRPr="00DE0B89" w14:paraId="51AB0407" w14:textId="77777777" w:rsidTr="005B4CB7">
        <w:tc>
          <w:tcPr>
            <w:tcW w:w="4535" w:type="dxa"/>
            <w:tcBorders>
              <w:top w:val="single" w:sz="4" w:space="0" w:color="auto"/>
              <w:left w:val="single" w:sz="4" w:space="0" w:color="auto"/>
              <w:bottom w:val="single" w:sz="4" w:space="0" w:color="auto"/>
              <w:right w:val="single" w:sz="4" w:space="0" w:color="auto"/>
            </w:tcBorders>
          </w:tcPr>
          <w:p w14:paraId="17CF3BB3" w14:textId="77777777" w:rsidR="005B4CB7" w:rsidRPr="00DE0B89" w:rsidRDefault="005B4CB7" w:rsidP="005B4CB7">
            <w:pPr>
              <w:pStyle w:val="TAL"/>
            </w:pPr>
            <w:r w:rsidRPr="00DE0B89">
              <w:t xml:space="preserve">        bwp-id</w:t>
            </w:r>
          </w:p>
        </w:tc>
        <w:tc>
          <w:tcPr>
            <w:tcW w:w="2267" w:type="dxa"/>
            <w:tcBorders>
              <w:top w:val="single" w:sz="4" w:space="0" w:color="auto"/>
              <w:left w:val="single" w:sz="4" w:space="0" w:color="auto"/>
              <w:bottom w:val="single" w:sz="4" w:space="0" w:color="auto"/>
              <w:right w:val="single" w:sz="4" w:space="0" w:color="auto"/>
            </w:tcBorders>
          </w:tcPr>
          <w:p w14:paraId="043204A0"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DE81572" w14:textId="77777777" w:rsidR="005B4CB7" w:rsidRPr="00DE0B89" w:rsidRDefault="005B4CB7" w:rsidP="005B4CB7">
            <w:pPr>
              <w:pStyle w:val="TAL"/>
            </w:pPr>
            <w:r w:rsidRPr="00DE0B89">
              <w:t>BWP ID</w:t>
            </w:r>
          </w:p>
        </w:tc>
        <w:tc>
          <w:tcPr>
            <w:tcW w:w="1245" w:type="dxa"/>
            <w:tcBorders>
              <w:top w:val="single" w:sz="4" w:space="0" w:color="auto"/>
              <w:left w:val="single" w:sz="4" w:space="0" w:color="auto"/>
              <w:bottom w:val="single" w:sz="4" w:space="0" w:color="auto"/>
              <w:right w:val="single" w:sz="4" w:space="0" w:color="auto"/>
            </w:tcBorders>
          </w:tcPr>
          <w:p w14:paraId="1B8B7F9A" w14:textId="77777777" w:rsidR="005B4CB7" w:rsidRPr="00DE0B89" w:rsidRDefault="005B4CB7" w:rsidP="005B4CB7">
            <w:pPr>
              <w:pStyle w:val="TAL"/>
            </w:pPr>
          </w:p>
        </w:tc>
      </w:tr>
      <w:tr w:rsidR="005B4CB7" w:rsidRPr="00DE0B89" w14:paraId="6652521B" w14:textId="77777777" w:rsidTr="005B4CB7">
        <w:tc>
          <w:tcPr>
            <w:tcW w:w="4535" w:type="dxa"/>
            <w:tcBorders>
              <w:top w:val="single" w:sz="4" w:space="0" w:color="auto"/>
              <w:left w:val="single" w:sz="4" w:space="0" w:color="auto"/>
              <w:bottom w:val="single" w:sz="4" w:space="0" w:color="auto"/>
              <w:right w:val="single" w:sz="4" w:space="0" w:color="auto"/>
            </w:tcBorders>
          </w:tcPr>
          <w:p w14:paraId="28C65EBB" w14:textId="77777777" w:rsidR="005B4CB7" w:rsidRPr="00DE0B89" w:rsidRDefault="005B4CB7" w:rsidP="005B4CB7">
            <w:pPr>
              <w:pStyle w:val="TAL"/>
            </w:pPr>
            <w:r w:rsidRPr="00DE0B89">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5D2CEBC5"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5DDB7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EB9BB46" w14:textId="77777777" w:rsidR="005B4CB7" w:rsidRPr="00DE0B89" w:rsidRDefault="005B4CB7" w:rsidP="005B4CB7">
            <w:pPr>
              <w:pStyle w:val="TAL"/>
            </w:pPr>
          </w:p>
        </w:tc>
      </w:tr>
      <w:tr w:rsidR="005B4CB7" w:rsidRPr="00DE0B89" w14:paraId="00C5D179" w14:textId="77777777" w:rsidTr="005B4CB7">
        <w:tc>
          <w:tcPr>
            <w:tcW w:w="4535" w:type="dxa"/>
            <w:tcBorders>
              <w:top w:val="single" w:sz="4" w:space="0" w:color="auto"/>
              <w:left w:val="single" w:sz="4" w:space="0" w:color="auto"/>
              <w:bottom w:val="single" w:sz="4" w:space="0" w:color="auto"/>
              <w:right w:val="single" w:sz="4" w:space="0" w:color="auto"/>
            </w:tcBorders>
          </w:tcPr>
          <w:p w14:paraId="7F24C260" w14:textId="77777777" w:rsidR="005B4CB7" w:rsidRPr="00DE0B89" w:rsidRDefault="005B4CB7" w:rsidP="005B4CB7">
            <w:pPr>
              <w:pStyle w:val="TAL"/>
            </w:pPr>
            <w:r w:rsidRPr="00DE0B89">
              <w:t xml:space="preserve">          ssb</w:t>
            </w:r>
          </w:p>
        </w:tc>
        <w:tc>
          <w:tcPr>
            <w:tcW w:w="2267" w:type="dxa"/>
            <w:tcBorders>
              <w:top w:val="single" w:sz="4" w:space="0" w:color="auto"/>
              <w:left w:val="single" w:sz="4" w:space="0" w:color="auto"/>
              <w:bottom w:val="single" w:sz="4" w:space="0" w:color="auto"/>
              <w:right w:val="single" w:sz="4" w:space="0" w:color="auto"/>
            </w:tcBorders>
          </w:tcPr>
          <w:p w14:paraId="4041E4A5" w14:textId="77777777" w:rsidR="005B4CB7" w:rsidRPr="00DE0B89" w:rsidRDefault="005B4CB7" w:rsidP="005B4CB7">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ED6CE0" w14:textId="77777777" w:rsidR="005B4CB7" w:rsidRPr="00DE0B89" w:rsidRDefault="005B4CB7" w:rsidP="005B4CB7">
            <w:pPr>
              <w:pStyle w:val="TAL"/>
            </w:pPr>
            <w:r w:rsidRPr="00DE0B89">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4176AC89" w14:textId="77777777" w:rsidR="005B4CB7" w:rsidRPr="00DE0B89" w:rsidRDefault="005B4CB7" w:rsidP="005B4CB7">
            <w:pPr>
              <w:pStyle w:val="TAL"/>
            </w:pPr>
          </w:p>
        </w:tc>
      </w:tr>
      <w:tr w:rsidR="005B4CB7" w:rsidRPr="00DE0B89" w14:paraId="36AFA0DB" w14:textId="77777777" w:rsidTr="005B4CB7">
        <w:tc>
          <w:tcPr>
            <w:tcW w:w="4535" w:type="dxa"/>
            <w:tcBorders>
              <w:top w:val="single" w:sz="4" w:space="0" w:color="auto"/>
              <w:left w:val="single" w:sz="4" w:space="0" w:color="auto"/>
              <w:bottom w:val="single" w:sz="4" w:space="0" w:color="auto"/>
              <w:right w:val="single" w:sz="4" w:space="0" w:color="auto"/>
            </w:tcBorders>
          </w:tcPr>
          <w:p w14:paraId="4001D04B"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0A0B61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075BA4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77817E" w14:textId="77777777" w:rsidR="005B4CB7" w:rsidRPr="00DE0B89" w:rsidRDefault="005B4CB7" w:rsidP="005B4CB7">
            <w:pPr>
              <w:pStyle w:val="TAL"/>
            </w:pPr>
          </w:p>
        </w:tc>
      </w:tr>
      <w:tr w:rsidR="005B4CB7" w:rsidRPr="00DE0B89" w14:paraId="25A64A10" w14:textId="77777777" w:rsidTr="005B4CB7">
        <w:tc>
          <w:tcPr>
            <w:tcW w:w="4535" w:type="dxa"/>
            <w:tcBorders>
              <w:top w:val="single" w:sz="4" w:space="0" w:color="auto"/>
              <w:left w:val="single" w:sz="4" w:space="0" w:color="auto"/>
              <w:bottom w:val="single" w:sz="4" w:space="0" w:color="auto"/>
              <w:right w:val="single" w:sz="4" w:space="0" w:color="auto"/>
            </w:tcBorders>
          </w:tcPr>
          <w:p w14:paraId="0ABAC27C" w14:textId="77777777" w:rsidR="005B4CB7" w:rsidRPr="00DE0B89" w:rsidRDefault="005B4CB7" w:rsidP="005B4CB7">
            <w:pPr>
              <w:pStyle w:val="TAL"/>
            </w:pPr>
            <w:r w:rsidRPr="00DE0B89">
              <w:t xml:space="preserve">        qcl-Type</w:t>
            </w:r>
          </w:p>
        </w:tc>
        <w:tc>
          <w:tcPr>
            <w:tcW w:w="2267" w:type="dxa"/>
            <w:tcBorders>
              <w:top w:val="single" w:sz="4" w:space="0" w:color="auto"/>
              <w:left w:val="single" w:sz="4" w:space="0" w:color="auto"/>
              <w:bottom w:val="single" w:sz="4" w:space="0" w:color="auto"/>
              <w:right w:val="single" w:sz="4" w:space="0" w:color="auto"/>
            </w:tcBorders>
          </w:tcPr>
          <w:p w14:paraId="39C3C91E" w14:textId="77777777" w:rsidR="005B4CB7" w:rsidRPr="00DE0B89" w:rsidRDefault="005B4CB7" w:rsidP="005B4CB7">
            <w:pPr>
              <w:pStyle w:val="TAL"/>
            </w:pPr>
            <w:r w:rsidRPr="00DE0B89">
              <w:t>type D</w:t>
            </w:r>
          </w:p>
        </w:tc>
        <w:tc>
          <w:tcPr>
            <w:tcW w:w="1700" w:type="dxa"/>
            <w:tcBorders>
              <w:top w:val="single" w:sz="4" w:space="0" w:color="auto"/>
              <w:left w:val="single" w:sz="4" w:space="0" w:color="auto"/>
              <w:bottom w:val="single" w:sz="4" w:space="0" w:color="auto"/>
              <w:right w:val="single" w:sz="4" w:space="0" w:color="auto"/>
            </w:tcBorders>
          </w:tcPr>
          <w:p w14:paraId="270754F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539C76" w14:textId="77777777" w:rsidR="005B4CB7" w:rsidRPr="00DE0B89" w:rsidRDefault="005B4CB7" w:rsidP="005B4CB7">
            <w:pPr>
              <w:pStyle w:val="TAL"/>
            </w:pPr>
          </w:p>
        </w:tc>
      </w:tr>
      <w:tr w:rsidR="005B4CB7" w:rsidRPr="00DE0B89" w14:paraId="055AFCB1" w14:textId="77777777" w:rsidTr="005B4CB7">
        <w:tc>
          <w:tcPr>
            <w:tcW w:w="4535" w:type="dxa"/>
            <w:tcBorders>
              <w:top w:val="single" w:sz="4" w:space="0" w:color="auto"/>
              <w:left w:val="single" w:sz="4" w:space="0" w:color="auto"/>
              <w:bottom w:val="single" w:sz="4" w:space="0" w:color="auto"/>
              <w:right w:val="single" w:sz="4" w:space="0" w:color="auto"/>
            </w:tcBorders>
          </w:tcPr>
          <w:p w14:paraId="7774109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AAC72D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4BDF5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6FAD60" w14:textId="77777777" w:rsidR="005B4CB7" w:rsidRPr="00DE0B89" w:rsidRDefault="005B4CB7" w:rsidP="005B4CB7">
            <w:pPr>
              <w:pStyle w:val="TAL"/>
            </w:pPr>
          </w:p>
        </w:tc>
      </w:tr>
      <w:tr w:rsidR="005B4CB7" w:rsidRPr="00DE0B89" w14:paraId="7A9828AB" w14:textId="77777777" w:rsidTr="005B4CB7">
        <w:tc>
          <w:tcPr>
            <w:tcW w:w="4535" w:type="dxa"/>
            <w:tcBorders>
              <w:top w:val="single" w:sz="4" w:space="0" w:color="auto"/>
              <w:left w:val="single" w:sz="4" w:space="0" w:color="auto"/>
              <w:bottom w:val="single" w:sz="4" w:space="0" w:color="auto"/>
              <w:right w:val="single" w:sz="4" w:space="0" w:color="auto"/>
            </w:tcBorders>
          </w:tcPr>
          <w:p w14:paraId="0E9CCA5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00B8D1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62FFC7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9F4ACDB" w14:textId="77777777" w:rsidR="005B4CB7" w:rsidRPr="00DE0B89" w:rsidRDefault="005B4CB7" w:rsidP="005B4CB7">
            <w:pPr>
              <w:pStyle w:val="TAL"/>
            </w:pPr>
          </w:p>
        </w:tc>
      </w:tr>
      <w:tr w:rsidR="005B4CB7" w:rsidRPr="00DE0B89" w14:paraId="1892180D" w14:textId="77777777" w:rsidTr="005B4CB7">
        <w:tc>
          <w:tcPr>
            <w:tcW w:w="4535" w:type="dxa"/>
            <w:tcBorders>
              <w:top w:val="single" w:sz="4" w:space="0" w:color="auto"/>
              <w:left w:val="single" w:sz="4" w:space="0" w:color="auto"/>
              <w:bottom w:val="single" w:sz="4" w:space="0" w:color="auto"/>
              <w:right w:val="single" w:sz="4" w:space="0" w:color="auto"/>
            </w:tcBorders>
          </w:tcPr>
          <w:p w14:paraId="3A5D2387" w14:textId="77777777" w:rsidR="005B4CB7" w:rsidRPr="00DE0B89" w:rsidRDefault="005B4CB7" w:rsidP="005B4CB7">
            <w:pPr>
              <w:pStyle w:val="TAL"/>
            </w:pPr>
            <w:r w:rsidRPr="00DE0B89">
              <w:t xml:space="preserve">    TCI-State[3] SEQUENCE {</w:t>
            </w:r>
          </w:p>
        </w:tc>
        <w:tc>
          <w:tcPr>
            <w:tcW w:w="2267" w:type="dxa"/>
            <w:tcBorders>
              <w:top w:val="single" w:sz="4" w:space="0" w:color="auto"/>
              <w:left w:val="single" w:sz="4" w:space="0" w:color="auto"/>
              <w:bottom w:val="single" w:sz="4" w:space="0" w:color="auto"/>
              <w:right w:val="single" w:sz="4" w:space="0" w:color="auto"/>
            </w:tcBorders>
          </w:tcPr>
          <w:p w14:paraId="2228D22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313E3EA" w14:textId="77777777" w:rsidR="005B4CB7" w:rsidRPr="00DE0B89" w:rsidRDefault="005B4CB7" w:rsidP="005B4CB7">
            <w:pPr>
              <w:pStyle w:val="TAL"/>
            </w:pPr>
            <w:r w:rsidRPr="00DE0B89">
              <w:t>entry 3</w:t>
            </w:r>
          </w:p>
        </w:tc>
        <w:tc>
          <w:tcPr>
            <w:tcW w:w="1245" w:type="dxa"/>
            <w:tcBorders>
              <w:top w:val="single" w:sz="4" w:space="0" w:color="auto"/>
              <w:left w:val="single" w:sz="4" w:space="0" w:color="auto"/>
              <w:bottom w:val="single" w:sz="4" w:space="0" w:color="auto"/>
              <w:right w:val="single" w:sz="4" w:space="0" w:color="auto"/>
            </w:tcBorders>
          </w:tcPr>
          <w:p w14:paraId="7D1B3A22" w14:textId="77777777" w:rsidR="005B4CB7" w:rsidRPr="00DE0B89" w:rsidRDefault="005B4CB7" w:rsidP="005B4CB7">
            <w:pPr>
              <w:pStyle w:val="TAL"/>
            </w:pPr>
          </w:p>
        </w:tc>
      </w:tr>
      <w:tr w:rsidR="005B4CB7" w:rsidRPr="00DE0B89" w14:paraId="13C71494" w14:textId="77777777" w:rsidTr="005B4CB7">
        <w:tc>
          <w:tcPr>
            <w:tcW w:w="4535" w:type="dxa"/>
          </w:tcPr>
          <w:p w14:paraId="37B15B34" w14:textId="77777777" w:rsidR="005B4CB7" w:rsidRPr="00DE0B89" w:rsidRDefault="005B4CB7" w:rsidP="005B4CB7">
            <w:pPr>
              <w:pStyle w:val="TAL"/>
            </w:pPr>
            <w:r w:rsidRPr="00DE0B89">
              <w:t xml:space="preserve">      tci-StateId</w:t>
            </w:r>
          </w:p>
        </w:tc>
        <w:tc>
          <w:tcPr>
            <w:tcW w:w="2267" w:type="dxa"/>
          </w:tcPr>
          <w:p w14:paraId="2A04A160" w14:textId="77777777" w:rsidR="005B4CB7" w:rsidRPr="00DE0B89" w:rsidRDefault="005B4CB7" w:rsidP="005B4CB7">
            <w:pPr>
              <w:pStyle w:val="TAL"/>
            </w:pPr>
            <w:r w:rsidRPr="00DE0B89">
              <w:t>2</w:t>
            </w:r>
          </w:p>
        </w:tc>
        <w:tc>
          <w:tcPr>
            <w:tcW w:w="1700" w:type="dxa"/>
          </w:tcPr>
          <w:p w14:paraId="0EAF9E4B" w14:textId="77777777" w:rsidR="005B4CB7" w:rsidRPr="00DE0B89" w:rsidRDefault="005B4CB7" w:rsidP="005B4CB7">
            <w:pPr>
              <w:pStyle w:val="TAL"/>
            </w:pPr>
          </w:p>
        </w:tc>
        <w:tc>
          <w:tcPr>
            <w:tcW w:w="1245" w:type="dxa"/>
          </w:tcPr>
          <w:p w14:paraId="0258627D" w14:textId="77777777" w:rsidR="005B4CB7" w:rsidRPr="00DE0B89" w:rsidRDefault="005B4CB7" w:rsidP="005B4CB7">
            <w:pPr>
              <w:pStyle w:val="TAL"/>
            </w:pPr>
          </w:p>
        </w:tc>
      </w:tr>
      <w:tr w:rsidR="005B4CB7" w:rsidRPr="00DE0B89" w14:paraId="1744D6D0" w14:textId="77777777" w:rsidTr="005B4CB7">
        <w:tc>
          <w:tcPr>
            <w:tcW w:w="4535" w:type="dxa"/>
          </w:tcPr>
          <w:p w14:paraId="576D29F7" w14:textId="77777777" w:rsidR="005B4CB7" w:rsidRPr="00DE0B89" w:rsidRDefault="005B4CB7" w:rsidP="005B4CB7">
            <w:pPr>
              <w:pStyle w:val="TAL"/>
            </w:pPr>
            <w:r w:rsidRPr="00DE0B89">
              <w:t xml:space="preserve">      qcl-type1 SEQUENCE {</w:t>
            </w:r>
          </w:p>
        </w:tc>
        <w:tc>
          <w:tcPr>
            <w:tcW w:w="2267" w:type="dxa"/>
          </w:tcPr>
          <w:p w14:paraId="11EFBC0E" w14:textId="77777777" w:rsidR="005B4CB7" w:rsidRPr="00DE0B89" w:rsidRDefault="005B4CB7" w:rsidP="005B4CB7">
            <w:pPr>
              <w:pStyle w:val="TAL"/>
            </w:pPr>
          </w:p>
        </w:tc>
        <w:tc>
          <w:tcPr>
            <w:tcW w:w="1700" w:type="dxa"/>
          </w:tcPr>
          <w:p w14:paraId="350E17F7" w14:textId="77777777" w:rsidR="005B4CB7" w:rsidRPr="00DE0B89" w:rsidRDefault="005B4CB7" w:rsidP="005B4CB7">
            <w:pPr>
              <w:pStyle w:val="TAL"/>
            </w:pPr>
          </w:p>
        </w:tc>
        <w:tc>
          <w:tcPr>
            <w:tcW w:w="1245" w:type="dxa"/>
          </w:tcPr>
          <w:p w14:paraId="78BA1F04" w14:textId="77777777" w:rsidR="005B4CB7" w:rsidRPr="00DE0B89" w:rsidRDefault="005B4CB7" w:rsidP="005B4CB7">
            <w:pPr>
              <w:pStyle w:val="TAL"/>
            </w:pPr>
          </w:p>
        </w:tc>
      </w:tr>
      <w:tr w:rsidR="005B4CB7" w:rsidRPr="00DE0B89" w14:paraId="13D01135" w14:textId="77777777" w:rsidTr="005B4CB7">
        <w:tc>
          <w:tcPr>
            <w:tcW w:w="4535" w:type="dxa"/>
          </w:tcPr>
          <w:p w14:paraId="46F1B4DE" w14:textId="77777777" w:rsidR="005B4CB7" w:rsidRPr="00DE0B89" w:rsidRDefault="005B4CB7" w:rsidP="005B4CB7">
            <w:pPr>
              <w:pStyle w:val="TAL"/>
            </w:pPr>
            <w:r w:rsidRPr="00DE0B89">
              <w:t xml:space="preserve">        cell</w:t>
            </w:r>
          </w:p>
        </w:tc>
        <w:tc>
          <w:tcPr>
            <w:tcW w:w="2267" w:type="dxa"/>
          </w:tcPr>
          <w:p w14:paraId="41B4712E" w14:textId="77777777" w:rsidR="005B4CB7" w:rsidRPr="00DE0B89" w:rsidRDefault="005B4CB7" w:rsidP="005B4CB7">
            <w:pPr>
              <w:pStyle w:val="TAL"/>
            </w:pPr>
            <w:r w:rsidRPr="00DE0B89">
              <w:t>ServCellIndex of NR SpCell</w:t>
            </w:r>
          </w:p>
        </w:tc>
        <w:tc>
          <w:tcPr>
            <w:tcW w:w="1700" w:type="dxa"/>
          </w:tcPr>
          <w:p w14:paraId="4266C4F5" w14:textId="77777777" w:rsidR="005B4CB7" w:rsidRPr="00DE0B89" w:rsidRDefault="005B4CB7" w:rsidP="005B4CB7">
            <w:pPr>
              <w:pStyle w:val="TAL"/>
            </w:pPr>
            <w:r w:rsidRPr="00DE0B89">
              <w:t>Cell ID</w:t>
            </w:r>
          </w:p>
        </w:tc>
        <w:tc>
          <w:tcPr>
            <w:tcW w:w="1245" w:type="dxa"/>
          </w:tcPr>
          <w:p w14:paraId="7B9EBD46" w14:textId="77777777" w:rsidR="005B4CB7" w:rsidRPr="00DE0B89" w:rsidRDefault="005B4CB7" w:rsidP="005B4CB7">
            <w:pPr>
              <w:pStyle w:val="TAL"/>
            </w:pPr>
          </w:p>
        </w:tc>
      </w:tr>
      <w:tr w:rsidR="005B4CB7" w:rsidRPr="00DE0B89" w14:paraId="19ECC91C" w14:textId="77777777" w:rsidTr="005B4CB7">
        <w:tc>
          <w:tcPr>
            <w:tcW w:w="4535" w:type="dxa"/>
          </w:tcPr>
          <w:p w14:paraId="3030CB96" w14:textId="77777777" w:rsidR="005B4CB7" w:rsidRPr="00DE0B89" w:rsidRDefault="005B4CB7" w:rsidP="005B4CB7">
            <w:pPr>
              <w:pStyle w:val="TAL"/>
            </w:pPr>
            <w:r w:rsidRPr="00DE0B89">
              <w:t xml:space="preserve">        bwp-id</w:t>
            </w:r>
          </w:p>
        </w:tc>
        <w:tc>
          <w:tcPr>
            <w:tcW w:w="2267" w:type="dxa"/>
          </w:tcPr>
          <w:p w14:paraId="5AFF0F35" w14:textId="77777777" w:rsidR="005B4CB7" w:rsidRPr="00DE0B89" w:rsidRDefault="005B4CB7" w:rsidP="005B4CB7">
            <w:pPr>
              <w:pStyle w:val="TAL"/>
            </w:pPr>
            <w:r w:rsidRPr="00DE0B89">
              <w:t>0</w:t>
            </w:r>
          </w:p>
        </w:tc>
        <w:tc>
          <w:tcPr>
            <w:tcW w:w="1700" w:type="dxa"/>
          </w:tcPr>
          <w:p w14:paraId="05F75CAB" w14:textId="77777777" w:rsidR="005B4CB7" w:rsidRPr="00DE0B89" w:rsidRDefault="005B4CB7" w:rsidP="005B4CB7">
            <w:pPr>
              <w:pStyle w:val="TAL"/>
            </w:pPr>
            <w:r w:rsidRPr="00DE0B89">
              <w:t>BWP ID</w:t>
            </w:r>
          </w:p>
        </w:tc>
        <w:tc>
          <w:tcPr>
            <w:tcW w:w="1245" w:type="dxa"/>
          </w:tcPr>
          <w:p w14:paraId="7DAABB9F" w14:textId="77777777" w:rsidR="005B4CB7" w:rsidRPr="00DE0B89" w:rsidRDefault="005B4CB7" w:rsidP="005B4CB7">
            <w:pPr>
              <w:pStyle w:val="TAL"/>
            </w:pPr>
          </w:p>
        </w:tc>
      </w:tr>
      <w:tr w:rsidR="005B4CB7" w:rsidRPr="00DE0B89" w14:paraId="2EFE1D5F" w14:textId="77777777" w:rsidTr="005B4CB7">
        <w:tc>
          <w:tcPr>
            <w:tcW w:w="4535" w:type="dxa"/>
          </w:tcPr>
          <w:p w14:paraId="2BEC04E0" w14:textId="77777777" w:rsidR="005B4CB7" w:rsidRPr="00DE0B89" w:rsidRDefault="005B4CB7" w:rsidP="005B4CB7">
            <w:pPr>
              <w:pStyle w:val="TAL"/>
            </w:pPr>
            <w:r w:rsidRPr="00DE0B89">
              <w:t xml:space="preserve">        referenceSignal CHOICE {</w:t>
            </w:r>
          </w:p>
        </w:tc>
        <w:tc>
          <w:tcPr>
            <w:tcW w:w="2267" w:type="dxa"/>
          </w:tcPr>
          <w:p w14:paraId="1883C6B7" w14:textId="77777777" w:rsidR="005B4CB7" w:rsidRPr="00DE0B89" w:rsidRDefault="005B4CB7" w:rsidP="005B4CB7">
            <w:pPr>
              <w:pStyle w:val="TAL"/>
            </w:pPr>
          </w:p>
        </w:tc>
        <w:tc>
          <w:tcPr>
            <w:tcW w:w="1700" w:type="dxa"/>
          </w:tcPr>
          <w:p w14:paraId="126B1CF2" w14:textId="77777777" w:rsidR="005B4CB7" w:rsidRPr="00DE0B89" w:rsidRDefault="005B4CB7" w:rsidP="005B4CB7">
            <w:pPr>
              <w:pStyle w:val="TAL"/>
            </w:pPr>
          </w:p>
        </w:tc>
        <w:tc>
          <w:tcPr>
            <w:tcW w:w="1245" w:type="dxa"/>
          </w:tcPr>
          <w:p w14:paraId="324227D0" w14:textId="77777777" w:rsidR="005B4CB7" w:rsidRPr="00DE0B89" w:rsidRDefault="005B4CB7" w:rsidP="005B4CB7">
            <w:pPr>
              <w:pStyle w:val="TAL"/>
            </w:pPr>
          </w:p>
        </w:tc>
      </w:tr>
      <w:tr w:rsidR="005B4CB7" w:rsidRPr="00DE0B89" w14:paraId="41C60620" w14:textId="77777777" w:rsidTr="005B4CB7">
        <w:tc>
          <w:tcPr>
            <w:tcW w:w="4535" w:type="dxa"/>
          </w:tcPr>
          <w:p w14:paraId="65B991F0" w14:textId="77777777" w:rsidR="005B4CB7" w:rsidRPr="00DE0B89" w:rsidRDefault="005B4CB7" w:rsidP="005B4CB7">
            <w:pPr>
              <w:pStyle w:val="TAL"/>
            </w:pPr>
            <w:r w:rsidRPr="00DE0B89">
              <w:t xml:space="preserve">          csi-rs</w:t>
            </w:r>
          </w:p>
        </w:tc>
        <w:tc>
          <w:tcPr>
            <w:tcW w:w="2267" w:type="dxa"/>
          </w:tcPr>
          <w:p w14:paraId="1B208885" w14:textId="77777777" w:rsidR="005B4CB7" w:rsidRPr="00DE0B89" w:rsidRDefault="005B4CB7" w:rsidP="005B4CB7">
            <w:pPr>
              <w:pStyle w:val="TAL"/>
            </w:pPr>
            <w:r w:rsidRPr="00DE0B89">
              <w:t>1</w:t>
            </w:r>
          </w:p>
        </w:tc>
        <w:tc>
          <w:tcPr>
            <w:tcW w:w="1700" w:type="dxa"/>
          </w:tcPr>
          <w:p w14:paraId="4A22121C" w14:textId="77777777" w:rsidR="005B4CB7" w:rsidRPr="00DE0B89" w:rsidRDefault="005B4CB7" w:rsidP="005B4CB7">
            <w:pPr>
              <w:pStyle w:val="TAL"/>
            </w:pPr>
            <w:r w:rsidRPr="00DE0B89">
              <w:t>Csi-Rs index #1</w:t>
            </w:r>
          </w:p>
        </w:tc>
        <w:tc>
          <w:tcPr>
            <w:tcW w:w="1245" w:type="dxa"/>
          </w:tcPr>
          <w:p w14:paraId="181D9411" w14:textId="77777777" w:rsidR="005B4CB7" w:rsidRPr="00DE0B89" w:rsidRDefault="005B4CB7" w:rsidP="005B4CB7">
            <w:pPr>
              <w:pStyle w:val="TAL"/>
            </w:pPr>
          </w:p>
        </w:tc>
      </w:tr>
      <w:tr w:rsidR="005B4CB7" w:rsidRPr="00DE0B89" w14:paraId="640C9A85" w14:textId="77777777" w:rsidTr="005B4CB7">
        <w:tc>
          <w:tcPr>
            <w:tcW w:w="4535" w:type="dxa"/>
          </w:tcPr>
          <w:p w14:paraId="64E5CB12" w14:textId="77777777" w:rsidR="005B4CB7" w:rsidRPr="00DE0B89" w:rsidRDefault="005B4CB7" w:rsidP="005B4CB7">
            <w:pPr>
              <w:pStyle w:val="TAL"/>
            </w:pPr>
            <w:r w:rsidRPr="00DE0B89">
              <w:t xml:space="preserve">        }</w:t>
            </w:r>
          </w:p>
        </w:tc>
        <w:tc>
          <w:tcPr>
            <w:tcW w:w="2267" w:type="dxa"/>
          </w:tcPr>
          <w:p w14:paraId="5EAC5C63" w14:textId="77777777" w:rsidR="005B4CB7" w:rsidRPr="00DE0B89" w:rsidRDefault="005B4CB7" w:rsidP="005B4CB7">
            <w:pPr>
              <w:pStyle w:val="TAL"/>
            </w:pPr>
          </w:p>
        </w:tc>
        <w:tc>
          <w:tcPr>
            <w:tcW w:w="1700" w:type="dxa"/>
          </w:tcPr>
          <w:p w14:paraId="15611C8E" w14:textId="77777777" w:rsidR="005B4CB7" w:rsidRPr="00DE0B89" w:rsidRDefault="005B4CB7" w:rsidP="005B4CB7">
            <w:pPr>
              <w:pStyle w:val="TAL"/>
            </w:pPr>
          </w:p>
        </w:tc>
        <w:tc>
          <w:tcPr>
            <w:tcW w:w="1245" w:type="dxa"/>
          </w:tcPr>
          <w:p w14:paraId="49913E37" w14:textId="77777777" w:rsidR="005B4CB7" w:rsidRPr="00DE0B89" w:rsidRDefault="005B4CB7" w:rsidP="005B4CB7">
            <w:pPr>
              <w:pStyle w:val="TAL"/>
            </w:pPr>
          </w:p>
        </w:tc>
      </w:tr>
      <w:tr w:rsidR="005B4CB7" w:rsidRPr="00DE0B89" w14:paraId="6618C889" w14:textId="77777777" w:rsidTr="005B4CB7">
        <w:tc>
          <w:tcPr>
            <w:tcW w:w="4535" w:type="dxa"/>
          </w:tcPr>
          <w:p w14:paraId="5290D8A7" w14:textId="77777777" w:rsidR="005B4CB7" w:rsidRPr="00DE0B89" w:rsidRDefault="005B4CB7" w:rsidP="005B4CB7">
            <w:pPr>
              <w:pStyle w:val="TAL"/>
            </w:pPr>
            <w:r w:rsidRPr="00DE0B89">
              <w:t xml:space="preserve">        qcl-Type</w:t>
            </w:r>
          </w:p>
        </w:tc>
        <w:tc>
          <w:tcPr>
            <w:tcW w:w="2267" w:type="dxa"/>
          </w:tcPr>
          <w:p w14:paraId="19D44D92" w14:textId="77777777" w:rsidR="005B4CB7" w:rsidRPr="00DE0B89" w:rsidRDefault="005B4CB7" w:rsidP="005B4CB7">
            <w:pPr>
              <w:pStyle w:val="TAL"/>
            </w:pPr>
            <w:r w:rsidRPr="00DE0B89">
              <w:t>type A</w:t>
            </w:r>
          </w:p>
        </w:tc>
        <w:tc>
          <w:tcPr>
            <w:tcW w:w="1700" w:type="dxa"/>
          </w:tcPr>
          <w:p w14:paraId="00B097C9" w14:textId="77777777" w:rsidR="005B4CB7" w:rsidRPr="00DE0B89" w:rsidRDefault="005B4CB7" w:rsidP="005B4CB7">
            <w:pPr>
              <w:pStyle w:val="TAL"/>
            </w:pPr>
          </w:p>
        </w:tc>
        <w:tc>
          <w:tcPr>
            <w:tcW w:w="1245" w:type="dxa"/>
          </w:tcPr>
          <w:p w14:paraId="11BBA0E9" w14:textId="77777777" w:rsidR="005B4CB7" w:rsidRPr="00DE0B89" w:rsidRDefault="005B4CB7" w:rsidP="005B4CB7">
            <w:pPr>
              <w:pStyle w:val="TAL"/>
            </w:pPr>
          </w:p>
        </w:tc>
      </w:tr>
      <w:tr w:rsidR="005B4CB7" w:rsidRPr="00DE0B89" w14:paraId="30925AF1" w14:textId="77777777" w:rsidTr="005B4CB7">
        <w:tc>
          <w:tcPr>
            <w:tcW w:w="4535" w:type="dxa"/>
          </w:tcPr>
          <w:p w14:paraId="5FD21675" w14:textId="77777777" w:rsidR="005B4CB7" w:rsidRPr="00DE0B89" w:rsidRDefault="005B4CB7" w:rsidP="005B4CB7">
            <w:pPr>
              <w:pStyle w:val="TAL"/>
            </w:pPr>
            <w:r w:rsidRPr="00DE0B89">
              <w:t xml:space="preserve">      }</w:t>
            </w:r>
          </w:p>
        </w:tc>
        <w:tc>
          <w:tcPr>
            <w:tcW w:w="2267" w:type="dxa"/>
          </w:tcPr>
          <w:p w14:paraId="19B47134" w14:textId="77777777" w:rsidR="005B4CB7" w:rsidRPr="00DE0B89" w:rsidRDefault="005B4CB7" w:rsidP="005B4CB7">
            <w:pPr>
              <w:pStyle w:val="TAL"/>
            </w:pPr>
          </w:p>
        </w:tc>
        <w:tc>
          <w:tcPr>
            <w:tcW w:w="1700" w:type="dxa"/>
          </w:tcPr>
          <w:p w14:paraId="3A67A48B" w14:textId="77777777" w:rsidR="005B4CB7" w:rsidRPr="00DE0B89" w:rsidRDefault="005B4CB7" w:rsidP="005B4CB7">
            <w:pPr>
              <w:pStyle w:val="TAL"/>
            </w:pPr>
          </w:p>
        </w:tc>
        <w:tc>
          <w:tcPr>
            <w:tcW w:w="1245" w:type="dxa"/>
          </w:tcPr>
          <w:p w14:paraId="35203B5E" w14:textId="77777777" w:rsidR="005B4CB7" w:rsidRPr="00DE0B89" w:rsidRDefault="005B4CB7" w:rsidP="005B4CB7">
            <w:pPr>
              <w:pStyle w:val="TAL"/>
            </w:pPr>
          </w:p>
        </w:tc>
      </w:tr>
      <w:tr w:rsidR="005B4CB7" w:rsidRPr="00DE0B89" w14:paraId="4849FE2C" w14:textId="77777777" w:rsidTr="005B4CB7">
        <w:tc>
          <w:tcPr>
            <w:tcW w:w="4535" w:type="dxa"/>
          </w:tcPr>
          <w:p w14:paraId="79B7A890" w14:textId="77777777" w:rsidR="005B4CB7" w:rsidRPr="00DE0B89" w:rsidRDefault="005B4CB7" w:rsidP="005B4CB7">
            <w:pPr>
              <w:pStyle w:val="TAL"/>
            </w:pPr>
            <w:r w:rsidRPr="00DE0B89">
              <w:t xml:space="preserve">      qcl-type2</w:t>
            </w:r>
          </w:p>
        </w:tc>
        <w:tc>
          <w:tcPr>
            <w:tcW w:w="2267" w:type="dxa"/>
          </w:tcPr>
          <w:p w14:paraId="15CA946D" w14:textId="77777777" w:rsidR="005B4CB7" w:rsidRPr="00DE0B89" w:rsidRDefault="005B4CB7" w:rsidP="005B4CB7">
            <w:pPr>
              <w:pStyle w:val="TAL"/>
            </w:pPr>
            <w:r w:rsidRPr="00DE0B89">
              <w:t>Not present</w:t>
            </w:r>
          </w:p>
        </w:tc>
        <w:tc>
          <w:tcPr>
            <w:tcW w:w="1700" w:type="dxa"/>
          </w:tcPr>
          <w:p w14:paraId="17ACD3AB" w14:textId="77777777" w:rsidR="005B4CB7" w:rsidRPr="00DE0B89" w:rsidRDefault="005B4CB7" w:rsidP="005B4CB7">
            <w:pPr>
              <w:pStyle w:val="TAL"/>
            </w:pPr>
          </w:p>
        </w:tc>
        <w:tc>
          <w:tcPr>
            <w:tcW w:w="1245" w:type="dxa"/>
          </w:tcPr>
          <w:p w14:paraId="5C411831" w14:textId="77777777" w:rsidR="005B4CB7" w:rsidRPr="00DE0B89" w:rsidRDefault="005B4CB7" w:rsidP="005B4CB7">
            <w:pPr>
              <w:pStyle w:val="TAL"/>
            </w:pPr>
          </w:p>
        </w:tc>
      </w:tr>
      <w:tr w:rsidR="005B4CB7" w:rsidRPr="00DE0B89" w14:paraId="00494E34" w14:textId="77777777" w:rsidTr="005B4CB7">
        <w:tc>
          <w:tcPr>
            <w:tcW w:w="4535" w:type="dxa"/>
          </w:tcPr>
          <w:p w14:paraId="59A8A6D0" w14:textId="77777777" w:rsidR="005B4CB7" w:rsidRPr="00DE0B89" w:rsidRDefault="005B4CB7" w:rsidP="005B4CB7">
            <w:pPr>
              <w:pStyle w:val="TAL"/>
            </w:pPr>
            <w:r w:rsidRPr="00DE0B89">
              <w:t xml:space="preserve">      qcl-type2 SEQUENCE {</w:t>
            </w:r>
          </w:p>
        </w:tc>
        <w:tc>
          <w:tcPr>
            <w:tcW w:w="2267" w:type="dxa"/>
          </w:tcPr>
          <w:p w14:paraId="361468AF" w14:textId="77777777" w:rsidR="005B4CB7" w:rsidRPr="00DE0B89" w:rsidRDefault="005B4CB7" w:rsidP="005B4CB7">
            <w:pPr>
              <w:pStyle w:val="TAL"/>
            </w:pPr>
          </w:p>
        </w:tc>
        <w:tc>
          <w:tcPr>
            <w:tcW w:w="1700" w:type="dxa"/>
          </w:tcPr>
          <w:p w14:paraId="4800C35C" w14:textId="77777777" w:rsidR="005B4CB7" w:rsidRPr="00DE0B89" w:rsidRDefault="005B4CB7" w:rsidP="005B4CB7">
            <w:pPr>
              <w:pStyle w:val="TAL"/>
            </w:pPr>
          </w:p>
        </w:tc>
        <w:tc>
          <w:tcPr>
            <w:tcW w:w="1245" w:type="dxa"/>
          </w:tcPr>
          <w:p w14:paraId="60538CB1" w14:textId="77777777" w:rsidR="005B4CB7" w:rsidRPr="00DE0B89" w:rsidRDefault="005B4CB7" w:rsidP="005B4CB7">
            <w:pPr>
              <w:pStyle w:val="TAL"/>
            </w:pPr>
            <w:r w:rsidRPr="00DE0B89">
              <w:t>FR2</w:t>
            </w:r>
          </w:p>
        </w:tc>
      </w:tr>
      <w:tr w:rsidR="005B4CB7" w:rsidRPr="00DE0B89" w14:paraId="2F4DDF57" w14:textId="77777777" w:rsidTr="005B4CB7">
        <w:tc>
          <w:tcPr>
            <w:tcW w:w="4535" w:type="dxa"/>
          </w:tcPr>
          <w:p w14:paraId="1749C396" w14:textId="77777777" w:rsidR="005B4CB7" w:rsidRPr="00DE0B89" w:rsidRDefault="005B4CB7" w:rsidP="005B4CB7">
            <w:pPr>
              <w:pStyle w:val="TAL"/>
            </w:pPr>
            <w:r w:rsidRPr="00DE0B89">
              <w:t xml:space="preserve">        cell</w:t>
            </w:r>
          </w:p>
        </w:tc>
        <w:tc>
          <w:tcPr>
            <w:tcW w:w="2267" w:type="dxa"/>
          </w:tcPr>
          <w:p w14:paraId="03E108CB" w14:textId="77777777" w:rsidR="005B4CB7" w:rsidRPr="00DE0B89" w:rsidRDefault="005B4CB7" w:rsidP="005B4CB7">
            <w:pPr>
              <w:pStyle w:val="TAL"/>
            </w:pPr>
            <w:r w:rsidRPr="00DE0B89">
              <w:t>ServCellIndex of NR SpCell</w:t>
            </w:r>
          </w:p>
        </w:tc>
        <w:tc>
          <w:tcPr>
            <w:tcW w:w="1700" w:type="dxa"/>
          </w:tcPr>
          <w:p w14:paraId="6B1B1789" w14:textId="77777777" w:rsidR="005B4CB7" w:rsidRPr="00DE0B89" w:rsidRDefault="005B4CB7" w:rsidP="005B4CB7">
            <w:pPr>
              <w:pStyle w:val="TAL"/>
            </w:pPr>
            <w:r w:rsidRPr="00DE0B89">
              <w:t>Cell ID</w:t>
            </w:r>
          </w:p>
        </w:tc>
        <w:tc>
          <w:tcPr>
            <w:tcW w:w="1245" w:type="dxa"/>
          </w:tcPr>
          <w:p w14:paraId="0962D339" w14:textId="77777777" w:rsidR="005B4CB7" w:rsidRPr="00DE0B89" w:rsidRDefault="005B4CB7" w:rsidP="005B4CB7">
            <w:pPr>
              <w:pStyle w:val="TAL"/>
            </w:pPr>
          </w:p>
        </w:tc>
      </w:tr>
      <w:tr w:rsidR="005B4CB7" w:rsidRPr="00DE0B89" w14:paraId="029142D1" w14:textId="77777777" w:rsidTr="005B4CB7">
        <w:tc>
          <w:tcPr>
            <w:tcW w:w="4535" w:type="dxa"/>
          </w:tcPr>
          <w:p w14:paraId="597DD7D5" w14:textId="77777777" w:rsidR="005B4CB7" w:rsidRPr="00DE0B89" w:rsidRDefault="005B4CB7" w:rsidP="005B4CB7">
            <w:pPr>
              <w:pStyle w:val="TAL"/>
            </w:pPr>
            <w:r w:rsidRPr="00DE0B89">
              <w:t xml:space="preserve">        bwp-id</w:t>
            </w:r>
          </w:p>
        </w:tc>
        <w:tc>
          <w:tcPr>
            <w:tcW w:w="2267" w:type="dxa"/>
          </w:tcPr>
          <w:p w14:paraId="4BCDEE4E" w14:textId="77777777" w:rsidR="005B4CB7" w:rsidRPr="00DE0B89" w:rsidRDefault="005B4CB7" w:rsidP="005B4CB7">
            <w:pPr>
              <w:pStyle w:val="TAL"/>
            </w:pPr>
            <w:r w:rsidRPr="00DE0B89">
              <w:t>0</w:t>
            </w:r>
          </w:p>
        </w:tc>
        <w:tc>
          <w:tcPr>
            <w:tcW w:w="1700" w:type="dxa"/>
          </w:tcPr>
          <w:p w14:paraId="363BFDB4" w14:textId="77777777" w:rsidR="005B4CB7" w:rsidRPr="00DE0B89" w:rsidRDefault="005B4CB7" w:rsidP="005B4CB7">
            <w:pPr>
              <w:pStyle w:val="TAL"/>
            </w:pPr>
            <w:r w:rsidRPr="00DE0B89">
              <w:t>BWP ID</w:t>
            </w:r>
          </w:p>
        </w:tc>
        <w:tc>
          <w:tcPr>
            <w:tcW w:w="1245" w:type="dxa"/>
          </w:tcPr>
          <w:p w14:paraId="3680B44A" w14:textId="77777777" w:rsidR="005B4CB7" w:rsidRPr="00DE0B89" w:rsidRDefault="005B4CB7" w:rsidP="005B4CB7">
            <w:pPr>
              <w:pStyle w:val="TAL"/>
            </w:pPr>
          </w:p>
        </w:tc>
      </w:tr>
      <w:tr w:rsidR="005B4CB7" w:rsidRPr="00DE0B89" w14:paraId="2DD5C612" w14:textId="77777777" w:rsidTr="005B4CB7">
        <w:tc>
          <w:tcPr>
            <w:tcW w:w="4535" w:type="dxa"/>
          </w:tcPr>
          <w:p w14:paraId="19BD0DCA" w14:textId="77777777" w:rsidR="005B4CB7" w:rsidRPr="00DE0B89" w:rsidRDefault="005B4CB7" w:rsidP="005B4CB7">
            <w:pPr>
              <w:pStyle w:val="TAL"/>
            </w:pPr>
            <w:r w:rsidRPr="00DE0B89">
              <w:t xml:space="preserve">        referenceSignal CHOICE {</w:t>
            </w:r>
          </w:p>
        </w:tc>
        <w:tc>
          <w:tcPr>
            <w:tcW w:w="2267" w:type="dxa"/>
          </w:tcPr>
          <w:p w14:paraId="04C6CB44" w14:textId="77777777" w:rsidR="005B4CB7" w:rsidRPr="00DE0B89" w:rsidRDefault="005B4CB7" w:rsidP="005B4CB7">
            <w:pPr>
              <w:pStyle w:val="TAL"/>
            </w:pPr>
          </w:p>
        </w:tc>
        <w:tc>
          <w:tcPr>
            <w:tcW w:w="1700" w:type="dxa"/>
          </w:tcPr>
          <w:p w14:paraId="5970A1C1" w14:textId="77777777" w:rsidR="005B4CB7" w:rsidRPr="00DE0B89" w:rsidRDefault="005B4CB7" w:rsidP="005B4CB7">
            <w:pPr>
              <w:pStyle w:val="TAL"/>
            </w:pPr>
          </w:p>
        </w:tc>
        <w:tc>
          <w:tcPr>
            <w:tcW w:w="1245" w:type="dxa"/>
          </w:tcPr>
          <w:p w14:paraId="50FA4FD7" w14:textId="77777777" w:rsidR="005B4CB7" w:rsidRPr="00DE0B89" w:rsidRDefault="005B4CB7" w:rsidP="005B4CB7">
            <w:pPr>
              <w:pStyle w:val="TAL"/>
            </w:pPr>
          </w:p>
        </w:tc>
      </w:tr>
      <w:tr w:rsidR="005B4CB7" w:rsidRPr="00DE0B89" w14:paraId="555EECA4" w14:textId="77777777" w:rsidTr="005B4CB7">
        <w:tc>
          <w:tcPr>
            <w:tcW w:w="4535" w:type="dxa"/>
          </w:tcPr>
          <w:p w14:paraId="7D1C67A5" w14:textId="77777777" w:rsidR="005B4CB7" w:rsidRPr="00DE0B89" w:rsidRDefault="005B4CB7" w:rsidP="005B4CB7">
            <w:pPr>
              <w:pStyle w:val="TAL"/>
            </w:pPr>
            <w:r w:rsidRPr="00DE0B89">
              <w:t xml:space="preserve">          Csi-rs</w:t>
            </w:r>
          </w:p>
        </w:tc>
        <w:tc>
          <w:tcPr>
            <w:tcW w:w="2267" w:type="dxa"/>
          </w:tcPr>
          <w:p w14:paraId="45C10D3E" w14:textId="77777777" w:rsidR="005B4CB7" w:rsidRPr="00DE0B89" w:rsidRDefault="005B4CB7" w:rsidP="005B4CB7">
            <w:pPr>
              <w:pStyle w:val="TAL"/>
            </w:pPr>
            <w:r w:rsidRPr="00DE0B89">
              <w:t>1</w:t>
            </w:r>
          </w:p>
        </w:tc>
        <w:tc>
          <w:tcPr>
            <w:tcW w:w="1700" w:type="dxa"/>
          </w:tcPr>
          <w:p w14:paraId="1A25D75F" w14:textId="77777777" w:rsidR="005B4CB7" w:rsidRPr="00DE0B89" w:rsidRDefault="005B4CB7" w:rsidP="005B4CB7">
            <w:pPr>
              <w:pStyle w:val="TAL"/>
            </w:pPr>
            <w:r w:rsidRPr="00DE0B89">
              <w:t>Csi-Rs index #1</w:t>
            </w:r>
          </w:p>
        </w:tc>
        <w:tc>
          <w:tcPr>
            <w:tcW w:w="1245" w:type="dxa"/>
          </w:tcPr>
          <w:p w14:paraId="38C414CE" w14:textId="77777777" w:rsidR="005B4CB7" w:rsidRPr="00DE0B89" w:rsidRDefault="005B4CB7" w:rsidP="005B4CB7">
            <w:pPr>
              <w:pStyle w:val="TAL"/>
            </w:pPr>
          </w:p>
        </w:tc>
      </w:tr>
      <w:tr w:rsidR="005B4CB7" w:rsidRPr="00DE0B89" w14:paraId="4CF4FF30" w14:textId="77777777" w:rsidTr="005B4CB7">
        <w:tc>
          <w:tcPr>
            <w:tcW w:w="4535" w:type="dxa"/>
          </w:tcPr>
          <w:p w14:paraId="35A92632" w14:textId="77777777" w:rsidR="005B4CB7" w:rsidRPr="00DE0B89" w:rsidRDefault="005B4CB7" w:rsidP="005B4CB7">
            <w:pPr>
              <w:pStyle w:val="TAL"/>
            </w:pPr>
            <w:r w:rsidRPr="00DE0B89">
              <w:t xml:space="preserve">        }</w:t>
            </w:r>
          </w:p>
        </w:tc>
        <w:tc>
          <w:tcPr>
            <w:tcW w:w="2267" w:type="dxa"/>
          </w:tcPr>
          <w:p w14:paraId="352B251B" w14:textId="77777777" w:rsidR="005B4CB7" w:rsidRPr="00DE0B89" w:rsidRDefault="005B4CB7" w:rsidP="005B4CB7">
            <w:pPr>
              <w:pStyle w:val="TAL"/>
            </w:pPr>
          </w:p>
        </w:tc>
        <w:tc>
          <w:tcPr>
            <w:tcW w:w="1700" w:type="dxa"/>
          </w:tcPr>
          <w:p w14:paraId="533B4796" w14:textId="77777777" w:rsidR="005B4CB7" w:rsidRPr="00DE0B89" w:rsidRDefault="005B4CB7" w:rsidP="005B4CB7">
            <w:pPr>
              <w:pStyle w:val="TAL"/>
            </w:pPr>
          </w:p>
        </w:tc>
        <w:tc>
          <w:tcPr>
            <w:tcW w:w="1245" w:type="dxa"/>
          </w:tcPr>
          <w:p w14:paraId="243629F9" w14:textId="77777777" w:rsidR="005B4CB7" w:rsidRPr="00DE0B89" w:rsidRDefault="005B4CB7" w:rsidP="005B4CB7">
            <w:pPr>
              <w:pStyle w:val="TAL"/>
            </w:pPr>
          </w:p>
        </w:tc>
      </w:tr>
      <w:tr w:rsidR="005B4CB7" w:rsidRPr="00DE0B89" w14:paraId="53CC7121" w14:textId="77777777" w:rsidTr="005B4CB7">
        <w:tc>
          <w:tcPr>
            <w:tcW w:w="4535" w:type="dxa"/>
          </w:tcPr>
          <w:p w14:paraId="6DEEA415" w14:textId="77777777" w:rsidR="005B4CB7" w:rsidRPr="00DE0B89" w:rsidRDefault="005B4CB7" w:rsidP="005B4CB7">
            <w:pPr>
              <w:pStyle w:val="TAL"/>
            </w:pPr>
            <w:r w:rsidRPr="00DE0B89">
              <w:t xml:space="preserve">        qcl-Type</w:t>
            </w:r>
          </w:p>
        </w:tc>
        <w:tc>
          <w:tcPr>
            <w:tcW w:w="2267" w:type="dxa"/>
          </w:tcPr>
          <w:p w14:paraId="7719BD0D" w14:textId="77777777" w:rsidR="005B4CB7" w:rsidRPr="00DE0B89" w:rsidRDefault="005B4CB7" w:rsidP="005B4CB7">
            <w:pPr>
              <w:pStyle w:val="TAL"/>
            </w:pPr>
            <w:r w:rsidRPr="00DE0B89">
              <w:t>type D</w:t>
            </w:r>
          </w:p>
        </w:tc>
        <w:tc>
          <w:tcPr>
            <w:tcW w:w="1700" w:type="dxa"/>
          </w:tcPr>
          <w:p w14:paraId="31768CA4" w14:textId="77777777" w:rsidR="005B4CB7" w:rsidRPr="00DE0B89" w:rsidRDefault="005B4CB7" w:rsidP="005B4CB7">
            <w:pPr>
              <w:pStyle w:val="TAL"/>
            </w:pPr>
          </w:p>
        </w:tc>
        <w:tc>
          <w:tcPr>
            <w:tcW w:w="1245" w:type="dxa"/>
          </w:tcPr>
          <w:p w14:paraId="2BFE3F3A" w14:textId="77777777" w:rsidR="005B4CB7" w:rsidRPr="00DE0B89" w:rsidRDefault="005B4CB7" w:rsidP="005B4CB7">
            <w:pPr>
              <w:pStyle w:val="TAL"/>
            </w:pPr>
          </w:p>
        </w:tc>
      </w:tr>
      <w:tr w:rsidR="005B4CB7" w:rsidRPr="00DE0B89" w14:paraId="18E00EB1" w14:textId="77777777" w:rsidTr="005B4CB7">
        <w:tc>
          <w:tcPr>
            <w:tcW w:w="4535" w:type="dxa"/>
          </w:tcPr>
          <w:p w14:paraId="651CEFC1" w14:textId="77777777" w:rsidR="005B4CB7" w:rsidRPr="00DE0B89" w:rsidRDefault="005B4CB7" w:rsidP="005B4CB7">
            <w:pPr>
              <w:pStyle w:val="TAL"/>
            </w:pPr>
            <w:r w:rsidRPr="00DE0B89">
              <w:t xml:space="preserve">      }</w:t>
            </w:r>
          </w:p>
        </w:tc>
        <w:tc>
          <w:tcPr>
            <w:tcW w:w="2267" w:type="dxa"/>
          </w:tcPr>
          <w:p w14:paraId="2226A71E" w14:textId="77777777" w:rsidR="005B4CB7" w:rsidRPr="00DE0B89" w:rsidRDefault="005B4CB7" w:rsidP="005B4CB7">
            <w:pPr>
              <w:pStyle w:val="TAL"/>
            </w:pPr>
          </w:p>
        </w:tc>
        <w:tc>
          <w:tcPr>
            <w:tcW w:w="1700" w:type="dxa"/>
          </w:tcPr>
          <w:p w14:paraId="3FE5E1DF" w14:textId="77777777" w:rsidR="005B4CB7" w:rsidRPr="00DE0B89" w:rsidRDefault="005B4CB7" w:rsidP="005B4CB7">
            <w:pPr>
              <w:pStyle w:val="TAL"/>
            </w:pPr>
          </w:p>
        </w:tc>
        <w:tc>
          <w:tcPr>
            <w:tcW w:w="1245" w:type="dxa"/>
          </w:tcPr>
          <w:p w14:paraId="7116F5C9" w14:textId="77777777" w:rsidR="005B4CB7" w:rsidRPr="00DE0B89" w:rsidRDefault="005B4CB7" w:rsidP="005B4CB7">
            <w:pPr>
              <w:pStyle w:val="TAL"/>
            </w:pPr>
          </w:p>
        </w:tc>
      </w:tr>
      <w:tr w:rsidR="005B4CB7" w:rsidRPr="00DE0B89" w14:paraId="35695509" w14:textId="77777777" w:rsidTr="005B4CB7">
        <w:tc>
          <w:tcPr>
            <w:tcW w:w="4535" w:type="dxa"/>
          </w:tcPr>
          <w:p w14:paraId="66A05AB7" w14:textId="77777777" w:rsidR="005B4CB7" w:rsidRPr="00DE0B89" w:rsidRDefault="005B4CB7" w:rsidP="005B4CB7">
            <w:pPr>
              <w:pStyle w:val="TAL"/>
            </w:pPr>
            <w:r w:rsidRPr="00DE0B89">
              <w:t xml:space="preserve">    }</w:t>
            </w:r>
          </w:p>
        </w:tc>
        <w:tc>
          <w:tcPr>
            <w:tcW w:w="2267" w:type="dxa"/>
          </w:tcPr>
          <w:p w14:paraId="30C50416" w14:textId="77777777" w:rsidR="005B4CB7" w:rsidRPr="00DE0B89" w:rsidRDefault="005B4CB7" w:rsidP="005B4CB7">
            <w:pPr>
              <w:pStyle w:val="TAL"/>
            </w:pPr>
          </w:p>
        </w:tc>
        <w:tc>
          <w:tcPr>
            <w:tcW w:w="1700" w:type="dxa"/>
          </w:tcPr>
          <w:p w14:paraId="113A7F29" w14:textId="77777777" w:rsidR="005B4CB7" w:rsidRPr="00DE0B89" w:rsidRDefault="005B4CB7" w:rsidP="005B4CB7">
            <w:pPr>
              <w:pStyle w:val="TAL"/>
            </w:pPr>
          </w:p>
        </w:tc>
        <w:tc>
          <w:tcPr>
            <w:tcW w:w="1245" w:type="dxa"/>
          </w:tcPr>
          <w:p w14:paraId="0C2D0018" w14:textId="77777777" w:rsidR="005B4CB7" w:rsidRPr="00DE0B89" w:rsidRDefault="005B4CB7" w:rsidP="005B4CB7">
            <w:pPr>
              <w:pStyle w:val="TAL"/>
            </w:pPr>
          </w:p>
        </w:tc>
      </w:tr>
      <w:tr w:rsidR="005B4CB7" w:rsidRPr="00DE0B89" w14:paraId="7EEB0E4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F01C94"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85193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F25C08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56E70E" w14:textId="77777777" w:rsidR="005B4CB7" w:rsidRPr="00DE0B89" w:rsidRDefault="005B4CB7" w:rsidP="005B4CB7">
            <w:pPr>
              <w:pStyle w:val="TAL"/>
            </w:pPr>
          </w:p>
        </w:tc>
      </w:tr>
      <w:tr w:rsidR="005B4CB7" w:rsidRPr="00DE0B89" w14:paraId="48D418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EAB5B"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E50908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C4ABE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B02E33A" w14:textId="77777777" w:rsidR="005B4CB7" w:rsidRPr="00DE0B89" w:rsidRDefault="005B4CB7" w:rsidP="005B4CB7">
            <w:pPr>
              <w:pStyle w:val="TAL"/>
            </w:pPr>
          </w:p>
        </w:tc>
      </w:tr>
    </w:tbl>
    <w:p w14:paraId="0BAA132B" w14:textId="77777777" w:rsidR="005B4CB7" w:rsidRPr="00DE0B89" w:rsidRDefault="005B4CB7" w:rsidP="005B4CB7"/>
    <w:p w14:paraId="16AE1790" w14:textId="77777777" w:rsidR="005B4CB7" w:rsidRPr="00DE0B89" w:rsidRDefault="005B4CB7" w:rsidP="005B4CB7">
      <w:pPr>
        <w:pStyle w:val="TH"/>
        <w:rPr>
          <w:i/>
        </w:rPr>
      </w:pPr>
      <w:r w:rsidRPr="00DE0B89">
        <w:t xml:space="preserve">Table 7.1.1.1.4.3.3-9: </w:t>
      </w:r>
      <w:r w:rsidRPr="00DE0B89">
        <w:rPr>
          <w:i/>
        </w:rPr>
        <w:t xml:space="preserve">PDCCH-Config </w:t>
      </w:r>
      <w:r w:rsidRPr="00DE0B89">
        <w:t xml:space="preserve">(Table 7.1.1.1.4.3.3-6: </w:t>
      </w:r>
      <w:r w:rsidRPr="00DE0B89">
        <w:rPr>
          <w:i/>
        </w:rPr>
        <w:t>BWP-DownlinkDedicated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F26CAC7"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FCAB8F8" w14:textId="77777777" w:rsidR="005B4CB7" w:rsidRPr="00DE0B89" w:rsidRDefault="005B4CB7" w:rsidP="005B4CB7">
            <w:pPr>
              <w:pStyle w:val="TAH"/>
              <w:jc w:val="left"/>
              <w:rPr>
                <w:b w:val="0"/>
              </w:rPr>
            </w:pPr>
            <w:r w:rsidRPr="00DE0B89">
              <w:rPr>
                <w:b w:val="0"/>
              </w:rPr>
              <w:t>Derivation Path: TS 38.508-1 [4],Table 4.6.3-95</w:t>
            </w:r>
          </w:p>
        </w:tc>
      </w:tr>
      <w:tr w:rsidR="005B4CB7" w:rsidRPr="00DE0B89" w14:paraId="55D13BB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3DEF1C"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AF591"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47B80D7"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10A5E52" w14:textId="77777777" w:rsidR="005B4CB7" w:rsidRPr="00DE0B89" w:rsidRDefault="005B4CB7" w:rsidP="005B4CB7">
            <w:pPr>
              <w:pStyle w:val="TAH"/>
            </w:pPr>
            <w:r w:rsidRPr="00DE0B89">
              <w:t>Condition</w:t>
            </w:r>
          </w:p>
        </w:tc>
      </w:tr>
      <w:tr w:rsidR="005B4CB7" w:rsidRPr="00DE0B89" w14:paraId="5450BE7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6EBCF37" w14:textId="77777777" w:rsidR="005B4CB7" w:rsidRPr="00DE0B89" w:rsidRDefault="005B4CB7" w:rsidP="005B4CB7">
            <w:pPr>
              <w:pStyle w:val="TAL"/>
            </w:pPr>
            <w:r w:rsidRPr="00DE0B89">
              <w:t xml:space="preserve">PDCCH-Config::=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2F79499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B0A2E0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94B782" w14:textId="77777777" w:rsidR="005B4CB7" w:rsidRPr="00DE0B89" w:rsidRDefault="005B4CB7" w:rsidP="005B4CB7">
            <w:pPr>
              <w:pStyle w:val="TAL"/>
            </w:pPr>
          </w:p>
        </w:tc>
      </w:tr>
      <w:tr w:rsidR="005B4CB7" w:rsidRPr="00DE0B89" w14:paraId="0BA7A5B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A76C3D" w14:textId="77777777" w:rsidR="005B4CB7" w:rsidRPr="00DE0B89" w:rsidRDefault="005B4CB7" w:rsidP="005B4CB7">
            <w:pPr>
              <w:pStyle w:val="TAL"/>
            </w:pPr>
            <w:r w:rsidRPr="00DE0B89">
              <w:t xml:space="preserve">  controlResourceSetToAddModList SEQUENCE(SEQUENCE(SIZE (1..3)) OF </w:t>
            </w:r>
            <w:r w:rsidRPr="00DE0B89">
              <w:rPr>
                <w:rFonts w:eastAsia="MS Mincho"/>
              </w:rPr>
              <w:t>ControlResourceSet</w:t>
            </w:r>
            <w:r w:rsidRPr="00DE0B8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F042EB"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6143F44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FF4FDE" w14:textId="77777777" w:rsidR="005B4CB7" w:rsidRPr="00DE0B89" w:rsidRDefault="005B4CB7" w:rsidP="005B4CB7">
            <w:pPr>
              <w:pStyle w:val="TAL"/>
            </w:pPr>
          </w:p>
        </w:tc>
      </w:tr>
      <w:tr w:rsidR="005B4CB7" w:rsidRPr="00DE0B89" w14:paraId="5C3E105D" w14:textId="77777777" w:rsidTr="005B4CB7">
        <w:tc>
          <w:tcPr>
            <w:tcW w:w="4535" w:type="dxa"/>
            <w:tcBorders>
              <w:top w:val="single" w:sz="4" w:space="0" w:color="auto"/>
              <w:left w:val="single" w:sz="4" w:space="0" w:color="auto"/>
              <w:bottom w:val="single" w:sz="4" w:space="0" w:color="auto"/>
              <w:right w:val="single" w:sz="4" w:space="0" w:color="auto"/>
            </w:tcBorders>
          </w:tcPr>
          <w:p w14:paraId="398DC59C" w14:textId="77777777" w:rsidR="005B4CB7" w:rsidRPr="00DE0B89" w:rsidRDefault="005B4CB7" w:rsidP="005B4CB7">
            <w:pPr>
              <w:pStyle w:val="TAL"/>
              <w:rPr>
                <w:lang w:eastAsia="zh-CN"/>
              </w:rPr>
            </w:pPr>
            <w:r w:rsidRPr="00DE0B89">
              <w:rPr>
                <w:lang w:eastAsia="zh-CN"/>
              </w:rPr>
              <w:t xml:space="preserve">    </w:t>
            </w:r>
            <w:r w:rsidRPr="00DE0B89">
              <w:t>ControlResourceSet[1]</w:t>
            </w:r>
          </w:p>
        </w:tc>
        <w:tc>
          <w:tcPr>
            <w:tcW w:w="2267" w:type="dxa"/>
            <w:tcBorders>
              <w:top w:val="single" w:sz="4" w:space="0" w:color="auto"/>
              <w:left w:val="single" w:sz="4" w:space="0" w:color="auto"/>
              <w:bottom w:val="single" w:sz="4" w:space="0" w:color="auto"/>
              <w:right w:val="single" w:sz="4" w:space="0" w:color="auto"/>
            </w:tcBorders>
          </w:tcPr>
          <w:p w14:paraId="0EE2C0E0" w14:textId="77777777" w:rsidR="005B4CB7" w:rsidRPr="00DE0B89" w:rsidRDefault="005B4CB7" w:rsidP="005B4CB7">
            <w:pPr>
              <w:pStyle w:val="TAL"/>
            </w:pPr>
            <w:r w:rsidRPr="00DE0B89">
              <w:t>ControlResourceSetid1</w:t>
            </w:r>
          </w:p>
        </w:tc>
        <w:tc>
          <w:tcPr>
            <w:tcW w:w="1700" w:type="dxa"/>
            <w:tcBorders>
              <w:top w:val="single" w:sz="4" w:space="0" w:color="auto"/>
              <w:left w:val="single" w:sz="4" w:space="0" w:color="auto"/>
              <w:bottom w:val="single" w:sz="4" w:space="0" w:color="auto"/>
              <w:right w:val="single" w:sz="4" w:space="0" w:color="auto"/>
            </w:tcBorders>
          </w:tcPr>
          <w:p w14:paraId="2C0E04A1"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30D45142" w14:textId="77777777" w:rsidR="005B4CB7" w:rsidRPr="00DE0B89" w:rsidRDefault="005B4CB7" w:rsidP="005B4CB7">
            <w:pPr>
              <w:pStyle w:val="TAL"/>
            </w:pPr>
          </w:p>
        </w:tc>
      </w:tr>
      <w:tr w:rsidR="005B4CB7" w:rsidRPr="00DE0B89" w14:paraId="4066D285" w14:textId="77777777" w:rsidTr="005B4CB7">
        <w:tc>
          <w:tcPr>
            <w:tcW w:w="4535" w:type="dxa"/>
            <w:tcBorders>
              <w:top w:val="single" w:sz="4" w:space="0" w:color="auto"/>
              <w:left w:val="single" w:sz="4" w:space="0" w:color="auto"/>
              <w:bottom w:val="single" w:sz="4" w:space="0" w:color="auto"/>
              <w:right w:val="single" w:sz="4" w:space="0" w:color="auto"/>
            </w:tcBorders>
          </w:tcPr>
          <w:p w14:paraId="5406B340" w14:textId="77777777" w:rsidR="005B4CB7" w:rsidRPr="00DE0B89" w:rsidRDefault="005B4CB7" w:rsidP="005B4CB7">
            <w:pPr>
              <w:pStyle w:val="TAL"/>
              <w:rPr>
                <w:lang w:eastAsia="zh-CN"/>
              </w:rPr>
            </w:pPr>
            <w:r w:rsidRPr="00DE0B89">
              <w:rPr>
                <w:lang w:eastAsia="zh-CN"/>
              </w:rPr>
              <w:t xml:space="preserve">    </w:t>
            </w:r>
            <w:r w:rsidRPr="00DE0B89">
              <w:t>ControlResourceSet[2]</w:t>
            </w:r>
          </w:p>
        </w:tc>
        <w:tc>
          <w:tcPr>
            <w:tcW w:w="2267" w:type="dxa"/>
            <w:tcBorders>
              <w:top w:val="single" w:sz="4" w:space="0" w:color="auto"/>
              <w:left w:val="single" w:sz="4" w:space="0" w:color="auto"/>
              <w:bottom w:val="single" w:sz="4" w:space="0" w:color="auto"/>
              <w:right w:val="single" w:sz="4" w:space="0" w:color="auto"/>
            </w:tcBorders>
          </w:tcPr>
          <w:p w14:paraId="20177492" w14:textId="77777777" w:rsidR="005B4CB7" w:rsidRPr="00DE0B89" w:rsidRDefault="005B4CB7" w:rsidP="005B4CB7">
            <w:pPr>
              <w:pStyle w:val="TAL"/>
            </w:pPr>
            <w:r w:rsidRPr="00DE0B89">
              <w:t>ControlResourceSetid2</w:t>
            </w:r>
          </w:p>
        </w:tc>
        <w:tc>
          <w:tcPr>
            <w:tcW w:w="1700" w:type="dxa"/>
            <w:tcBorders>
              <w:top w:val="single" w:sz="4" w:space="0" w:color="auto"/>
              <w:left w:val="single" w:sz="4" w:space="0" w:color="auto"/>
              <w:bottom w:val="single" w:sz="4" w:space="0" w:color="auto"/>
              <w:right w:val="single" w:sz="4" w:space="0" w:color="auto"/>
            </w:tcBorders>
          </w:tcPr>
          <w:p w14:paraId="3EDFC21B"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29266113" w14:textId="77777777" w:rsidR="005B4CB7" w:rsidRPr="00DE0B89" w:rsidRDefault="005B4CB7" w:rsidP="005B4CB7">
            <w:pPr>
              <w:pStyle w:val="TAL"/>
            </w:pPr>
          </w:p>
        </w:tc>
      </w:tr>
      <w:tr w:rsidR="005B4CB7" w:rsidRPr="00DE0B89" w14:paraId="7A174234" w14:textId="77777777" w:rsidTr="005B4CB7">
        <w:tc>
          <w:tcPr>
            <w:tcW w:w="4535" w:type="dxa"/>
            <w:tcBorders>
              <w:top w:val="single" w:sz="4" w:space="0" w:color="auto"/>
              <w:left w:val="single" w:sz="4" w:space="0" w:color="auto"/>
              <w:bottom w:val="single" w:sz="4" w:space="0" w:color="auto"/>
              <w:right w:val="single" w:sz="4" w:space="0" w:color="auto"/>
            </w:tcBorders>
          </w:tcPr>
          <w:p w14:paraId="43A71022"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B22BDB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ED42B3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8B610F" w14:textId="77777777" w:rsidR="005B4CB7" w:rsidRPr="00DE0B89" w:rsidRDefault="005B4CB7" w:rsidP="005B4CB7">
            <w:pPr>
              <w:pStyle w:val="TAL"/>
            </w:pPr>
          </w:p>
        </w:tc>
      </w:tr>
      <w:tr w:rsidR="005B4CB7" w:rsidRPr="00DE0B89" w14:paraId="342BC4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53C936" w14:textId="77777777" w:rsidR="005B4CB7" w:rsidRPr="00DE0B89" w:rsidRDefault="005B4CB7" w:rsidP="005B4CB7">
            <w:pPr>
              <w:pStyle w:val="TAL"/>
            </w:pPr>
            <w:r w:rsidRPr="00DE0B89">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E5B146D"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172B847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B84E400" w14:textId="77777777" w:rsidR="005B4CB7" w:rsidRPr="00DE0B89" w:rsidRDefault="005B4CB7" w:rsidP="005B4CB7">
            <w:pPr>
              <w:pStyle w:val="TAL"/>
            </w:pPr>
          </w:p>
        </w:tc>
      </w:tr>
      <w:tr w:rsidR="005B4CB7" w:rsidRPr="00DE0B89" w14:paraId="60068B2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E311AD2" w14:textId="77777777" w:rsidR="005B4CB7" w:rsidRPr="00DE0B89" w:rsidRDefault="005B4CB7" w:rsidP="005B4CB7">
            <w:pPr>
              <w:pStyle w:val="TAL"/>
            </w:pPr>
            <w:r w:rsidRPr="00DE0B89">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0CDE95E7" w14:textId="77777777" w:rsidR="005B4CB7" w:rsidRPr="00DE0B89" w:rsidRDefault="005B4CB7" w:rsidP="005B4CB7">
            <w:pPr>
              <w:pStyle w:val="TAL"/>
            </w:pPr>
            <w:r w:rsidRPr="00DE0B89">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52296774"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1972B13F" w14:textId="77777777" w:rsidR="005B4CB7" w:rsidRPr="00DE0B89" w:rsidRDefault="005B4CB7" w:rsidP="005B4CB7">
            <w:pPr>
              <w:pStyle w:val="TAL"/>
            </w:pPr>
          </w:p>
        </w:tc>
      </w:tr>
      <w:tr w:rsidR="005B4CB7" w:rsidRPr="00DE0B89" w14:paraId="607985CF" w14:textId="77777777" w:rsidTr="005B4CB7">
        <w:tc>
          <w:tcPr>
            <w:tcW w:w="4535" w:type="dxa"/>
            <w:tcBorders>
              <w:top w:val="single" w:sz="4" w:space="0" w:color="auto"/>
              <w:left w:val="single" w:sz="4" w:space="0" w:color="auto"/>
              <w:bottom w:val="single" w:sz="4" w:space="0" w:color="auto"/>
              <w:right w:val="single" w:sz="4" w:space="0" w:color="auto"/>
            </w:tcBorders>
          </w:tcPr>
          <w:p w14:paraId="7614A1F7" w14:textId="77777777" w:rsidR="005B4CB7" w:rsidRPr="00DE0B89" w:rsidRDefault="005B4CB7" w:rsidP="005B4CB7">
            <w:pPr>
              <w:pStyle w:val="TAL"/>
            </w:pPr>
            <w:r w:rsidRPr="00DE0B89">
              <w:t xml:space="preserve">    SearchSpace[2]</w:t>
            </w:r>
          </w:p>
        </w:tc>
        <w:tc>
          <w:tcPr>
            <w:tcW w:w="2267" w:type="dxa"/>
            <w:tcBorders>
              <w:top w:val="single" w:sz="4" w:space="0" w:color="auto"/>
              <w:left w:val="single" w:sz="4" w:space="0" w:color="auto"/>
              <w:bottom w:val="single" w:sz="4" w:space="0" w:color="auto"/>
              <w:right w:val="single" w:sz="4" w:space="0" w:color="auto"/>
            </w:tcBorders>
          </w:tcPr>
          <w:p w14:paraId="10968249" w14:textId="77777777" w:rsidR="005B4CB7" w:rsidRPr="00DE0B89" w:rsidRDefault="005B4CB7" w:rsidP="005B4CB7">
            <w:pPr>
              <w:pStyle w:val="TAL"/>
            </w:pPr>
            <w:r w:rsidRPr="00DE0B89">
              <w:t>SearchSpaceBFR</w:t>
            </w:r>
          </w:p>
        </w:tc>
        <w:tc>
          <w:tcPr>
            <w:tcW w:w="1700" w:type="dxa"/>
            <w:tcBorders>
              <w:top w:val="single" w:sz="4" w:space="0" w:color="auto"/>
              <w:left w:val="single" w:sz="4" w:space="0" w:color="auto"/>
              <w:bottom w:val="single" w:sz="4" w:space="0" w:color="auto"/>
              <w:right w:val="single" w:sz="4" w:space="0" w:color="auto"/>
            </w:tcBorders>
          </w:tcPr>
          <w:p w14:paraId="7910E03D"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17778D6E" w14:textId="77777777" w:rsidR="005B4CB7" w:rsidRPr="00DE0B89" w:rsidRDefault="005B4CB7" w:rsidP="005B4CB7">
            <w:pPr>
              <w:pStyle w:val="TAL"/>
            </w:pPr>
          </w:p>
        </w:tc>
      </w:tr>
      <w:tr w:rsidR="005B4CB7" w:rsidRPr="00DE0B89" w14:paraId="1F2A58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0F2FAA"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EA461F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34E95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8C16AC9" w14:textId="77777777" w:rsidR="005B4CB7" w:rsidRPr="00DE0B89" w:rsidRDefault="005B4CB7" w:rsidP="005B4CB7">
            <w:pPr>
              <w:pStyle w:val="TAL"/>
            </w:pPr>
          </w:p>
        </w:tc>
      </w:tr>
      <w:tr w:rsidR="005B4CB7" w:rsidRPr="00DE0B89" w14:paraId="0E17FE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82579A"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67825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0023D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6AC519" w14:textId="77777777" w:rsidR="005B4CB7" w:rsidRPr="00DE0B89" w:rsidRDefault="005B4CB7" w:rsidP="005B4CB7">
            <w:pPr>
              <w:pStyle w:val="TAL"/>
            </w:pPr>
          </w:p>
        </w:tc>
      </w:tr>
    </w:tbl>
    <w:p w14:paraId="497B8010" w14:textId="77777777" w:rsidR="005B4CB7" w:rsidRPr="00DE0B89" w:rsidRDefault="005B4CB7" w:rsidP="005B4CB7"/>
    <w:p w14:paraId="21ECB923" w14:textId="77777777" w:rsidR="005B4CB7" w:rsidRPr="00DE0B89" w:rsidRDefault="005B4CB7" w:rsidP="005B4CB7">
      <w:pPr>
        <w:pStyle w:val="TH"/>
        <w:rPr>
          <w:i/>
        </w:rPr>
      </w:pPr>
      <w:r w:rsidRPr="00DE0B89">
        <w:t xml:space="preserve">Table 7.1.1.1.4.3.3-10: </w:t>
      </w:r>
      <w:r w:rsidRPr="00DE0B89">
        <w:rPr>
          <w:i/>
        </w:rPr>
        <w:t xml:space="preserve">ControlResourceSetId1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08E05583" w14:textId="77777777" w:rsidTr="005B4CB7">
        <w:tc>
          <w:tcPr>
            <w:tcW w:w="9747" w:type="dxa"/>
            <w:gridSpan w:val="4"/>
          </w:tcPr>
          <w:p w14:paraId="11872698" w14:textId="77777777" w:rsidR="005B4CB7" w:rsidRPr="00DE0B89" w:rsidRDefault="005B4CB7" w:rsidP="005B4CB7">
            <w:pPr>
              <w:pStyle w:val="TAH"/>
              <w:jc w:val="left"/>
              <w:rPr>
                <w:b w:val="0"/>
              </w:rPr>
            </w:pPr>
            <w:r w:rsidRPr="00DE0B89">
              <w:rPr>
                <w:b w:val="0"/>
              </w:rPr>
              <w:t>Derivation Path: TS 38.508-1 [4], Table 4.6.3-28</w:t>
            </w:r>
          </w:p>
        </w:tc>
      </w:tr>
      <w:tr w:rsidR="005B4CB7" w:rsidRPr="00DE0B89" w14:paraId="41ACAACC" w14:textId="77777777" w:rsidTr="005B4CB7">
        <w:tc>
          <w:tcPr>
            <w:tcW w:w="4535" w:type="dxa"/>
          </w:tcPr>
          <w:p w14:paraId="213D3039" w14:textId="77777777" w:rsidR="005B4CB7" w:rsidRPr="00DE0B89" w:rsidRDefault="005B4CB7" w:rsidP="005B4CB7">
            <w:pPr>
              <w:pStyle w:val="TAH"/>
            </w:pPr>
            <w:r w:rsidRPr="00DE0B89">
              <w:t>Information Element</w:t>
            </w:r>
          </w:p>
        </w:tc>
        <w:tc>
          <w:tcPr>
            <w:tcW w:w="2267" w:type="dxa"/>
          </w:tcPr>
          <w:p w14:paraId="436FC5EF" w14:textId="77777777" w:rsidR="005B4CB7" w:rsidRPr="00DE0B89" w:rsidRDefault="005B4CB7" w:rsidP="005B4CB7">
            <w:pPr>
              <w:pStyle w:val="TAH"/>
            </w:pPr>
            <w:r w:rsidRPr="00DE0B89">
              <w:t>Value/remark</w:t>
            </w:r>
          </w:p>
        </w:tc>
        <w:tc>
          <w:tcPr>
            <w:tcW w:w="1700" w:type="dxa"/>
          </w:tcPr>
          <w:p w14:paraId="320949C0" w14:textId="77777777" w:rsidR="005B4CB7" w:rsidRPr="00DE0B89" w:rsidRDefault="005B4CB7" w:rsidP="005B4CB7">
            <w:pPr>
              <w:pStyle w:val="TAH"/>
            </w:pPr>
            <w:r w:rsidRPr="00DE0B89">
              <w:t>Comment</w:t>
            </w:r>
          </w:p>
        </w:tc>
        <w:tc>
          <w:tcPr>
            <w:tcW w:w="1245" w:type="dxa"/>
          </w:tcPr>
          <w:p w14:paraId="295F221E" w14:textId="77777777" w:rsidR="005B4CB7" w:rsidRPr="00DE0B89" w:rsidRDefault="005B4CB7" w:rsidP="005B4CB7">
            <w:pPr>
              <w:pStyle w:val="TAH"/>
            </w:pPr>
            <w:r w:rsidRPr="00DE0B89">
              <w:t>Condition</w:t>
            </w:r>
          </w:p>
        </w:tc>
      </w:tr>
      <w:tr w:rsidR="005B4CB7" w:rsidRPr="00DE0B89" w14:paraId="7C9E85E4" w14:textId="77777777" w:rsidTr="005B4CB7">
        <w:tc>
          <w:tcPr>
            <w:tcW w:w="4535" w:type="dxa"/>
          </w:tcPr>
          <w:p w14:paraId="18211C0B" w14:textId="77777777" w:rsidR="005B4CB7" w:rsidRPr="00DE0B89" w:rsidRDefault="005B4CB7" w:rsidP="005B4CB7">
            <w:pPr>
              <w:pStyle w:val="TAL"/>
            </w:pPr>
            <w:r w:rsidRPr="00DE0B89">
              <w:t xml:space="preserve">ControlResourceSet ::= </w:t>
            </w:r>
            <w:r w:rsidRPr="00DE0B89">
              <w:rPr>
                <w:snapToGrid w:val="0"/>
              </w:rPr>
              <w:t xml:space="preserve">SEQUENCE </w:t>
            </w:r>
            <w:r w:rsidRPr="00DE0B89">
              <w:t>{</w:t>
            </w:r>
          </w:p>
        </w:tc>
        <w:tc>
          <w:tcPr>
            <w:tcW w:w="2267" w:type="dxa"/>
          </w:tcPr>
          <w:p w14:paraId="493D93DC" w14:textId="77777777" w:rsidR="005B4CB7" w:rsidRPr="00DE0B89" w:rsidRDefault="005B4CB7" w:rsidP="005B4CB7">
            <w:pPr>
              <w:pStyle w:val="TAL"/>
            </w:pPr>
          </w:p>
        </w:tc>
        <w:tc>
          <w:tcPr>
            <w:tcW w:w="1700" w:type="dxa"/>
          </w:tcPr>
          <w:p w14:paraId="5A5E2BCC" w14:textId="77777777" w:rsidR="005B4CB7" w:rsidRPr="00DE0B89" w:rsidRDefault="005B4CB7" w:rsidP="005B4CB7">
            <w:pPr>
              <w:pStyle w:val="TAL"/>
            </w:pPr>
          </w:p>
        </w:tc>
        <w:tc>
          <w:tcPr>
            <w:tcW w:w="1245" w:type="dxa"/>
          </w:tcPr>
          <w:p w14:paraId="69C318E2" w14:textId="77777777" w:rsidR="005B4CB7" w:rsidRPr="00DE0B89" w:rsidRDefault="005B4CB7" w:rsidP="005B4CB7">
            <w:pPr>
              <w:pStyle w:val="TAL"/>
            </w:pPr>
          </w:p>
        </w:tc>
      </w:tr>
      <w:tr w:rsidR="005B4CB7" w:rsidRPr="00DE0B89" w14:paraId="3D6376E9" w14:textId="77777777" w:rsidTr="005B4CB7">
        <w:tc>
          <w:tcPr>
            <w:tcW w:w="4535" w:type="dxa"/>
          </w:tcPr>
          <w:p w14:paraId="68837C54" w14:textId="77777777" w:rsidR="005B4CB7" w:rsidRPr="00DE0B89" w:rsidRDefault="005B4CB7" w:rsidP="005B4CB7">
            <w:pPr>
              <w:pStyle w:val="TAL"/>
            </w:pPr>
            <w:r w:rsidRPr="00DE0B89">
              <w:t xml:space="preserve">  controlResourceSetId</w:t>
            </w:r>
          </w:p>
        </w:tc>
        <w:tc>
          <w:tcPr>
            <w:tcW w:w="2267" w:type="dxa"/>
          </w:tcPr>
          <w:p w14:paraId="17459023" w14:textId="77777777" w:rsidR="005B4CB7" w:rsidRPr="00DE0B89" w:rsidRDefault="005B4CB7" w:rsidP="005B4CB7">
            <w:pPr>
              <w:pStyle w:val="TAL"/>
              <w:rPr>
                <w:lang w:eastAsia="zh-CN"/>
              </w:rPr>
            </w:pPr>
            <w:r w:rsidRPr="00DE0B89">
              <w:rPr>
                <w:lang w:eastAsia="zh-CN"/>
              </w:rPr>
              <w:t>1</w:t>
            </w:r>
          </w:p>
        </w:tc>
        <w:tc>
          <w:tcPr>
            <w:tcW w:w="1700" w:type="dxa"/>
          </w:tcPr>
          <w:p w14:paraId="62B75E96" w14:textId="77777777" w:rsidR="005B4CB7" w:rsidRPr="00DE0B89" w:rsidRDefault="005B4CB7" w:rsidP="005B4CB7">
            <w:pPr>
              <w:pStyle w:val="TAL"/>
            </w:pPr>
          </w:p>
        </w:tc>
        <w:tc>
          <w:tcPr>
            <w:tcW w:w="1245" w:type="dxa"/>
          </w:tcPr>
          <w:p w14:paraId="2FB49276" w14:textId="77777777" w:rsidR="005B4CB7" w:rsidRPr="00DE0B89" w:rsidRDefault="005B4CB7" w:rsidP="005B4CB7">
            <w:pPr>
              <w:pStyle w:val="TAL"/>
            </w:pPr>
          </w:p>
        </w:tc>
      </w:tr>
      <w:tr w:rsidR="005B4CB7" w:rsidRPr="00DE0B89" w14:paraId="121ABC49" w14:textId="77777777" w:rsidTr="005B4CB7">
        <w:tc>
          <w:tcPr>
            <w:tcW w:w="4535" w:type="dxa"/>
          </w:tcPr>
          <w:p w14:paraId="2BD58B68" w14:textId="77777777" w:rsidR="005B4CB7" w:rsidRPr="00DE0B89" w:rsidRDefault="005B4CB7" w:rsidP="005B4CB7">
            <w:pPr>
              <w:pStyle w:val="TAL"/>
            </w:pPr>
            <w:r w:rsidRPr="00DE0B89">
              <w:t xml:space="preserve">  tci-StatesPDCCH-ToAddList SEQUENCE (SIZE (1..maxNrofTCI-StatesPDCCH)) OF TCI-StateId {</w:t>
            </w:r>
          </w:p>
        </w:tc>
        <w:tc>
          <w:tcPr>
            <w:tcW w:w="2267" w:type="dxa"/>
          </w:tcPr>
          <w:p w14:paraId="3A51E88D" w14:textId="77777777" w:rsidR="005B4CB7" w:rsidRPr="00DE0B89" w:rsidRDefault="005B4CB7" w:rsidP="005B4CB7">
            <w:pPr>
              <w:pStyle w:val="TAL"/>
            </w:pPr>
            <w:r w:rsidRPr="00DE0B89">
              <w:t>1 entry</w:t>
            </w:r>
          </w:p>
        </w:tc>
        <w:tc>
          <w:tcPr>
            <w:tcW w:w="1700" w:type="dxa"/>
          </w:tcPr>
          <w:p w14:paraId="735345E8" w14:textId="77777777" w:rsidR="005B4CB7" w:rsidRPr="00DE0B89" w:rsidRDefault="005B4CB7" w:rsidP="005B4CB7">
            <w:pPr>
              <w:pStyle w:val="TAL"/>
            </w:pPr>
          </w:p>
        </w:tc>
        <w:tc>
          <w:tcPr>
            <w:tcW w:w="1245" w:type="dxa"/>
          </w:tcPr>
          <w:p w14:paraId="5CADC992" w14:textId="77777777" w:rsidR="005B4CB7" w:rsidRPr="00DE0B89" w:rsidRDefault="005B4CB7" w:rsidP="005B4CB7">
            <w:pPr>
              <w:pStyle w:val="TAL"/>
            </w:pPr>
            <w:r w:rsidRPr="00DE0B89">
              <w:t>Step 1</w:t>
            </w:r>
          </w:p>
        </w:tc>
      </w:tr>
      <w:tr w:rsidR="005B4CB7" w:rsidRPr="00DE0B89" w14:paraId="14578DF5" w14:textId="77777777" w:rsidTr="005B4CB7">
        <w:tc>
          <w:tcPr>
            <w:tcW w:w="4535" w:type="dxa"/>
          </w:tcPr>
          <w:p w14:paraId="26B5F29F" w14:textId="77777777" w:rsidR="005B4CB7" w:rsidRPr="00DE0B89" w:rsidRDefault="005B4CB7" w:rsidP="005B4CB7">
            <w:pPr>
              <w:pStyle w:val="TAL"/>
            </w:pPr>
            <w:r w:rsidRPr="00DE0B89">
              <w:t xml:space="preserve">    TCI-StateId[1]</w:t>
            </w:r>
          </w:p>
        </w:tc>
        <w:tc>
          <w:tcPr>
            <w:tcW w:w="2267" w:type="dxa"/>
          </w:tcPr>
          <w:p w14:paraId="2D2976C9" w14:textId="77777777" w:rsidR="005B4CB7" w:rsidRPr="00DE0B89" w:rsidRDefault="005B4CB7" w:rsidP="005B4CB7">
            <w:pPr>
              <w:pStyle w:val="TAL"/>
              <w:rPr>
                <w:lang w:eastAsia="zh-CN"/>
              </w:rPr>
            </w:pPr>
            <w:r w:rsidRPr="00DE0B89">
              <w:rPr>
                <w:lang w:eastAsia="zh-CN"/>
              </w:rPr>
              <w:t>2</w:t>
            </w:r>
          </w:p>
        </w:tc>
        <w:tc>
          <w:tcPr>
            <w:tcW w:w="1700" w:type="dxa"/>
          </w:tcPr>
          <w:p w14:paraId="2ABEB943" w14:textId="77777777" w:rsidR="005B4CB7" w:rsidRPr="00DE0B89" w:rsidRDefault="005B4CB7" w:rsidP="005B4CB7">
            <w:pPr>
              <w:pStyle w:val="TAL"/>
              <w:rPr>
                <w:lang w:eastAsia="zh-CN"/>
              </w:rPr>
            </w:pPr>
            <w:r w:rsidRPr="00DE0B89">
              <w:rPr>
                <w:lang w:eastAsia="zh-CN"/>
              </w:rPr>
              <w:t>entry 1</w:t>
            </w:r>
          </w:p>
          <w:p w14:paraId="71D61AAD" w14:textId="77777777" w:rsidR="005B4CB7" w:rsidRPr="00DE0B89" w:rsidRDefault="005B4CB7" w:rsidP="005B4CB7">
            <w:pPr>
              <w:pStyle w:val="TAL"/>
              <w:rPr>
                <w:lang w:eastAsia="zh-CN"/>
              </w:rPr>
            </w:pPr>
            <w:r w:rsidRPr="00DE0B89">
              <w:rPr>
                <w:lang w:eastAsia="zh-CN"/>
              </w:rPr>
              <w:t>TCI-State Id 2</w:t>
            </w:r>
          </w:p>
        </w:tc>
        <w:tc>
          <w:tcPr>
            <w:tcW w:w="1245" w:type="dxa"/>
          </w:tcPr>
          <w:p w14:paraId="3DCA48CC" w14:textId="77777777" w:rsidR="005B4CB7" w:rsidRPr="00DE0B89" w:rsidRDefault="005B4CB7" w:rsidP="005B4CB7">
            <w:pPr>
              <w:pStyle w:val="TAL"/>
              <w:rPr>
                <w:lang w:eastAsia="zh-CN"/>
              </w:rPr>
            </w:pPr>
          </w:p>
        </w:tc>
      </w:tr>
      <w:tr w:rsidR="005B4CB7" w:rsidRPr="00DE0B89" w14:paraId="1391E259" w14:textId="77777777" w:rsidTr="005B4CB7">
        <w:tc>
          <w:tcPr>
            <w:tcW w:w="4535" w:type="dxa"/>
          </w:tcPr>
          <w:p w14:paraId="7DEDAD4B" w14:textId="77777777" w:rsidR="005B4CB7" w:rsidRPr="00DE0B89" w:rsidRDefault="005B4CB7" w:rsidP="005B4CB7">
            <w:pPr>
              <w:pStyle w:val="TAL"/>
              <w:rPr>
                <w:lang w:eastAsia="zh-CN"/>
              </w:rPr>
            </w:pPr>
            <w:r w:rsidRPr="00DE0B89">
              <w:t xml:space="preserve">  </w:t>
            </w:r>
            <w:r w:rsidRPr="00DE0B89">
              <w:rPr>
                <w:lang w:eastAsia="zh-CN"/>
              </w:rPr>
              <w:t>}</w:t>
            </w:r>
          </w:p>
        </w:tc>
        <w:tc>
          <w:tcPr>
            <w:tcW w:w="2267" w:type="dxa"/>
          </w:tcPr>
          <w:p w14:paraId="221E066A" w14:textId="77777777" w:rsidR="005B4CB7" w:rsidRPr="00DE0B89" w:rsidRDefault="005B4CB7" w:rsidP="005B4CB7">
            <w:pPr>
              <w:pStyle w:val="TAL"/>
            </w:pPr>
          </w:p>
        </w:tc>
        <w:tc>
          <w:tcPr>
            <w:tcW w:w="1700" w:type="dxa"/>
          </w:tcPr>
          <w:p w14:paraId="74E8E732" w14:textId="77777777" w:rsidR="005B4CB7" w:rsidRPr="00DE0B89" w:rsidRDefault="005B4CB7" w:rsidP="005B4CB7">
            <w:pPr>
              <w:pStyle w:val="TAL"/>
            </w:pPr>
          </w:p>
        </w:tc>
        <w:tc>
          <w:tcPr>
            <w:tcW w:w="1245" w:type="dxa"/>
          </w:tcPr>
          <w:p w14:paraId="25FA6F70" w14:textId="77777777" w:rsidR="005B4CB7" w:rsidRPr="00DE0B89" w:rsidRDefault="005B4CB7" w:rsidP="005B4CB7">
            <w:pPr>
              <w:pStyle w:val="TAL"/>
            </w:pPr>
          </w:p>
        </w:tc>
      </w:tr>
      <w:tr w:rsidR="005B4CB7" w:rsidRPr="00DE0B89" w14:paraId="6E4A95F0" w14:textId="77777777" w:rsidTr="005B4CB7">
        <w:tc>
          <w:tcPr>
            <w:tcW w:w="4535" w:type="dxa"/>
          </w:tcPr>
          <w:p w14:paraId="5EA52ED2" w14:textId="77777777" w:rsidR="005B4CB7" w:rsidRPr="00DE0B89" w:rsidRDefault="005B4CB7" w:rsidP="005B4CB7">
            <w:pPr>
              <w:pStyle w:val="TAL"/>
            </w:pPr>
            <w:r w:rsidRPr="00DE0B89">
              <w:t xml:space="preserve">  tci-StatesPDCCH-ToReleaseList SEQUENCE (SIZE (1..maxNrofTCI-StatesPDCCH)) OF TCI-StateId {</w:t>
            </w:r>
          </w:p>
        </w:tc>
        <w:tc>
          <w:tcPr>
            <w:tcW w:w="2267" w:type="dxa"/>
          </w:tcPr>
          <w:p w14:paraId="02021ADD" w14:textId="77777777" w:rsidR="005B4CB7" w:rsidRPr="00DE0B89" w:rsidRDefault="005B4CB7" w:rsidP="005B4CB7">
            <w:pPr>
              <w:pStyle w:val="TAL"/>
            </w:pPr>
            <w:r w:rsidRPr="00DE0B89">
              <w:t>1 entry</w:t>
            </w:r>
          </w:p>
        </w:tc>
        <w:tc>
          <w:tcPr>
            <w:tcW w:w="1700" w:type="dxa"/>
          </w:tcPr>
          <w:p w14:paraId="25CD4B55" w14:textId="77777777" w:rsidR="005B4CB7" w:rsidRPr="00DE0B89" w:rsidRDefault="005B4CB7" w:rsidP="005B4CB7">
            <w:pPr>
              <w:pStyle w:val="TAL"/>
            </w:pPr>
          </w:p>
        </w:tc>
        <w:tc>
          <w:tcPr>
            <w:tcW w:w="1245" w:type="dxa"/>
          </w:tcPr>
          <w:p w14:paraId="4FCFB474" w14:textId="77777777" w:rsidR="005B4CB7" w:rsidRPr="00DE0B89" w:rsidRDefault="005B4CB7" w:rsidP="005B4CB7">
            <w:pPr>
              <w:pStyle w:val="TAL"/>
            </w:pPr>
            <w:r w:rsidRPr="00DE0B89">
              <w:t>Step 8</w:t>
            </w:r>
          </w:p>
        </w:tc>
      </w:tr>
      <w:tr w:rsidR="005B4CB7" w:rsidRPr="00DE0B89" w14:paraId="47A3030F" w14:textId="77777777" w:rsidTr="005B4CB7">
        <w:tc>
          <w:tcPr>
            <w:tcW w:w="4535" w:type="dxa"/>
          </w:tcPr>
          <w:p w14:paraId="3E67032F" w14:textId="77777777" w:rsidR="005B4CB7" w:rsidRPr="00DE0B89" w:rsidRDefault="005B4CB7" w:rsidP="005B4CB7">
            <w:pPr>
              <w:pStyle w:val="TAL"/>
            </w:pPr>
            <w:r w:rsidRPr="00DE0B89">
              <w:t xml:space="preserve">    TCI-StateId[1]</w:t>
            </w:r>
          </w:p>
        </w:tc>
        <w:tc>
          <w:tcPr>
            <w:tcW w:w="2267" w:type="dxa"/>
          </w:tcPr>
          <w:p w14:paraId="10F20A9A" w14:textId="77777777" w:rsidR="005B4CB7" w:rsidRPr="00DE0B89" w:rsidRDefault="005B4CB7" w:rsidP="005B4CB7">
            <w:pPr>
              <w:pStyle w:val="TAL"/>
            </w:pPr>
            <w:r w:rsidRPr="00DE0B89">
              <w:rPr>
                <w:lang w:eastAsia="zh-CN"/>
              </w:rPr>
              <w:t>2</w:t>
            </w:r>
          </w:p>
        </w:tc>
        <w:tc>
          <w:tcPr>
            <w:tcW w:w="1700" w:type="dxa"/>
          </w:tcPr>
          <w:p w14:paraId="308D7855" w14:textId="77777777" w:rsidR="005B4CB7" w:rsidRPr="00DE0B89" w:rsidRDefault="005B4CB7" w:rsidP="005B4CB7">
            <w:pPr>
              <w:pStyle w:val="TAL"/>
              <w:rPr>
                <w:lang w:eastAsia="zh-CN"/>
              </w:rPr>
            </w:pPr>
            <w:r w:rsidRPr="00DE0B89">
              <w:rPr>
                <w:lang w:eastAsia="zh-CN"/>
              </w:rPr>
              <w:t>entry 1</w:t>
            </w:r>
          </w:p>
          <w:p w14:paraId="3E4E2C2C" w14:textId="77777777" w:rsidR="005B4CB7" w:rsidRPr="00DE0B89" w:rsidRDefault="005B4CB7" w:rsidP="005B4CB7">
            <w:pPr>
              <w:pStyle w:val="TAL"/>
            </w:pPr>
            <w:r w:rsidRPr="00DE0B89">
              <w:rPr>
                <w:lang w:eastAsia="zh-CN"/>
              </w:rPr>
              <w:t>TCI-State Id 2</w:t>
            </w:r>
          </w:p>
        </w:tc>
        <w:tc>
          <w:tcPr>
            <w:tcW w:w="1245" w:type="dxa"/>
          </w:tcPr>
          <w:p w14:paraId="58015EE9" w14:textId="77777777" w:rsidR="005B4CB7" w:rsidRPr="00DE0B89" w:rsidRDefault="005B4CB7" w:rsidP="005B4CB7">
            <w:pPr>
              <w:pStyle w:val="TAL"/>
            </w:pPr>
          </w:p>
        </w:tc>
      </w:tr>
      <w:tr w:rsidR="005B4CB7" w:rsidRPr="00DE0B89" w14:paraId="72AFD31C" w14:textId="77777777" w:rsidTr="005B4CB7">
        <w:tc>
          <w:tcPr>
            <w:tcW w:w="4535" w:type="dxa"/>
          </w:tcPr>
          <w:p w14:paraId="53B93E4D" w14:textId="77777777" w:rsidR="005B4CB7" w:rsidRPr="00DE0B89" w:rsidRDefault="005B4CB7" w:rsidP="005B4CB7">
            <w:pPr>
              <w:pStyle w:val="TAL"/>
            </w:pPr>
            <w:r w:rsidRPr="00DE0B89">
              <w:t xml:space="preserve">  </w:t>
            </w:r>
            <w:r w:rsidRPr="00DE0B89">
              <w:rPr>
                <w:lang w:eastAsia="zh-CN"/>
              </w:rPr>
              <w:t>}</w:t>
            </w:r>
          </w:p>
        </w:tc>
        <w:tc>
          <w:tcPr>
            <w:tcW w:w="2267" w:type="dxa"/>
          </w:tcPr>
          <w:p w14:paraId="0497E060" w14:textId="77777777" w:rsidR="005B4CB7" w:rsidRPr="00DE0B89" w:rsidRDefault="005B4CB7" w:rsidP="005B4CB7">
            <w:pPr>
              <w:pStyle w:val="TAL"/>
            </w:pPr>
          </w:p>
        </w:tc>
        <w:tc>
          <w:tcPr>
            <w:tcW w:w="1700" w:type="dxa"/>
          </w:tcPr>
          <w:p w14:paraId="51877287" w14:textId="77777777" w:rsidR="005B4CB7" w:rsidRPr="00DE0B89" w:rsidRDefault="005B4CB7" w:rsidP="005B4CB7">
            <w:pPr>
              <w:pStyle w:val="TAL"/>
            </w:pPr>
          </w:p>
        </w:tc>
        <w:tc>
          <w:tcPr>
            <w:tcW w:w="1245" w:type="dxa"/>
          </w:tcPr>
          <w:p w14:paraId="544192F6" w14:textId="77777777" w:rsidR="005B4CB7" w:rsidRPr="00DE0B89" w:rsidRDefault="005B4CB7" w:rsidP="005B4CB7">
            <w:pPr>
              <w:pStyle w:val="TAL"/>
            </w:pPr>
          </w:p>
        </w:tc>
      </w:tr>
      <w:tr w:rsidR="005B4CB7" w:rsidRPr="00DE0B89" w14:paraId="7DBF85E9" w14:textId="77777777" w:rsidTr="005B4CB7">
        <w:tc>
          <w:tcPr>
            <w:tcW w:w="4535" w:type="dxa"/>
          </w:tcPr>
          <w:p w14:paraId="5E42E104" w14:textId="77777777" w:rsidR="005B4CB7" w:rsidRPr="00DE0B89" w:rsidRDefault="005B4CB7" w:rsidP="005B4CB7">
            <w:pPr>
              <w:pStyle w:val="TAL"/>
            </w:pPr>
            <w:r w:rsidRPr="00DE0B89">
              <w:t>}</w:t>
            </w:r>
          </w:p>
        </w:tc>
        <w:tc>
          <w:tcPr>
            <w:tcW w:w="2267" w:type="dxa"/>
          </w:tcPr>
          <w:p w14:paraId="46BF3C6E" w14:textId="77777777" w:rsidR="005B4CB7" w:rsidRPr="00DE0B89" w:rsidRDefault="005B4CB7" w:rsidP="005B4CB7">
            <w:pPr>
              <w:pStyle w:val="TAL"/>
            </w:pPr>
          </w:p>
        </w:tc>
        <w:tc>
          <w:tcPr>
            <w:tcW w:w="1700" w:type="dxa"/>
          </w:tcPr>
          <w:p w14:paraId="317E29F8" w14:textId="77777777" w:rsidR="005B4CB7" w:rsidRPr="00DE0B89" w:rsidRDefault="005B4CB7" w:rsidP="005B4CB7">
            <w:pPr>
              <w:pStyle w:val="TAL"/>
            </w:pPr>
          </w:p>
        </w:tc>
        <w:tc>
          <w:tcPr>
            <w:tcW w:w="1245" w:type="dxa"/>
          </w:tcPr>
          <w:p w14:paraId="501CD90C" w14:textId="77777777" w:rsidR="005B4CB7" w:rsidRPr="00DE0B89" w:rsidRDefault="005B4CB7" w:rsidP="005B4CB7">
            <w:pPr>
              <w:pStyle w:val="TAL"/>
            </w:pPr>
          </w:p>
        </w:tc>
      </w:tr>
    </w:tbl>
    <w:p w14:paraId="378132B5" w14:textId="77777777" w:rsidR="005B4CB7" w:rsidRPr="00DE0B89" w:rsidRDefault="005B4CB7" w:rsidP="005B4CB7"/>
    <w:p w14:paraId="7283155B" w14:textId="77777777" w:rsidR="005B4CB7" w:rsidRPr="00DE0B89" w:rsidRDefault="005B4CB7" w:rsidP="005B4CB7">
      <w:pPr>
        <w:pStyle w:val="TH"/>
        <w:rPr>
          <w:i/>
        </w:rPr>
      </w:pPr>
      <w:r w:rsidRPr="00DE0B89">
        <w:t xml:space="preserve">Table 7.1.1.1.4.3.3-11: </w:t>
      </w:r>
      <w:r w:rsidRPr="00DE0B89">
        <w:rPr>
          <w:i/>
        </w:rPr>
        <w:t xml:space="preserve">ControlResourceSetId2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DE0B89" w14:paraId="3E381FFE" w14:textId="77777777" w:rsidTr="005B4CB7">
        <w:tc>
          <w:tcPr>
            <w:tcW w:w="9747" w:type="dxa"/>
            <w:gridSpan w:val="4"/>
          </w:tcPr>
          <w:p w14:paraId="29D72877" w14:textId="77777777" w:rsidR="005B4CB7" w:rsidRPr="00DE0B89" w:rsidRDefault="005B4CB7" w:rsidP="005B4CB7">
            <w:pPr>
              <w:pStyle w:val="TAH"/>
              <w:jc w:val="left"/>
              <w:rPr>
                <w:b w:val="0"/>
              </w:rPr>
            </w:pPr>
            <w:r w:rsidRPr="00DE0B89">
              <w:rPr>
                <w:b w:val="0"/>
              </w:rPr>
              <w:t>Derivation Path: TS 38.508-1 [4], Table 4.6.3-28</w:t>
            </w:r>
          </w:p>
        </w:tc>
      </w:tr>
      <w:tr w:rsidR="005B4CB7" w:rsidRPr="00DE0B89" w14:paraId="250BA97D" w14:textId="77777777" w:rsidTr="005B4CB7">
        <w:tc>
          <w:tcPr>
            <w:tcW w:w="4535" w:type="dxa"/>
          </w:tcPr>
          <w:p w14:paraId="0A30270C" w14:textId="77777777" w:rsidR="005B4CB7" w:rsidRPr="00DE0B89" w:rsidRDefault="005B4CB7" w:rsidP="005B4CB7">
            <w:pPr>
              <w:pStyle w:val="TAH"/>
            </w:pPr>
            <w:r w:rsidRPr="00DE0B89">
              <w:t>Information Element</w:t>
            </w:r>
          </w:p>
        </w:tc>
        <w:tc>
          <w:tcPr>
            <w:tcW w:w="2267" w:type="dxa"/>
          </w:tcPr>
          <w:p w14:paraId="7456ADAE" w14:textId="77777777" w:rsidR="005B4CB7" w:rsidRPr="00DE0B89" w:rsidRDefault="005B4CB7" w:rsidP="005B4CB7">
            <w:pPr>
              <w:pStyle w:val="TAH"/>
            </w:pPr>
            <w:r w:rsidRPr="00DE0B89">
              <w:t>Value/remark</w:t>
            </w:r>
          </w:p>
        </w:tc>
        <w:tc>
          <w:tcPr>
            <w:tcW w:w="1700" w:type="dxa"/>
          </w:tcPr>
          <w:p w14:paraId="3C51E080" w14:textId="77777777" w:rsidR="005B4CB7" w:rsidRPr="00DE0B89" w:rsidRDefault="005B4CB7" w:rsidP="005B4CB7">
            <w:pPr>
              <w:pStyle w:val="TAH"/>
            </w:pPr>
            <w:r w:rsidRPr="00DE0B89">
              <w:t>Comment</w:t>
            </w:r>
          </w:p>
        </w:tc>
        <w:tc>
          <w:tcPr>
            <w:tcW w:w="1245" w:type="dxa"/>
          </w:tcPr>
          <w:p w14:paraId="2C1E64BE" w14:textId="77777777" w:rsidR="005B4CB7" w:rsidRPr="00DE0B89" w:rsidRDefault="005B4CB7" w:rsidP="005B4CB7">
            <w:pPr>
              <w:pStyle w:val="TAH"/>
            </w:pPr>
            <w:r w:rsidRPr="00DE0B89">
              <w:t>Condition</w:t>
            </w:r>
          </w:p>
        </w:tc>
      </w:tr>
      <w:tr w:rsidR="005B4CB7" w:rsidRPr="00DE0B89" w14:paraId="24E0E155" w14:textId="77777777" w:rsidTr="005B4CB7">
        <w:tc>
          <w:tcPr>
            <w:tcW w:w="4535" w:type="dxa"/>
          </w:tcPr>
          <w:p w14:paraId="4B71D96E" w14:textId="77777777" w:rsidR="005B4CB7" w:rsidRPr="00DE0B89" w:rsidRDefault="005B4CB7" w:rsidP="005B4CB7">
            <w:pPr>
              <w:pStyle w:val="TAL"/>
            </w:pPr>
            <w:r w:rsidRPr="00DE0B89">
              <w:t xml:space="preserve">ControlResourceSet ::= </w:t>
            </w:r>
            <w:r w:rsidRPr="00DE0B89">
              <w:rPr>
                <w:snapToGrid w:val="0"/>
              </w:rPr>
              <w:t xml:space="preserve">SEQUENCE </w:t>
            </w:r>
            <w:r w:rsidRPr="00DE0B89">
              <w:t>{</w:t>
            </w:r>
          </w:p>
        </w:tc>
        <w:tc>
          <w:tcPr>
            <w:tcW w:w="2267" w:type="dxa"/>
          </w:tcPr>
          <w:p w14:paraId="69AF3390" w14:textId="77777777" w:rsidR="005B4CB7" w:rsidRPr="00DE0B89" w:rsidRDefault="005B4CB7" w:rsidP="005B4CB7">
            <w:pPr>
              <w:pStyle w:val="TAL"/>
            </w:pPr>
          </w:p>
        </w:tc>
        <w:tc>
          <w:tcPr>
            <w:tcW w:w="1700" w:type="dxa"/>
          </w:tcPr>
          <w:p w14:paraId="015A1D04" w14:textId="77777777" w:rsidR="005B4CB7" w:rsidRPr="00DE0B89" w:rsidRDefault="005B4CB7" w:rsidP="005B4CB7">
            <w:pPr>
              <w:pStyle w:val="TAL"/>
            </w:pPr>
          </w:p>
        </w:tc>
        <w:tc>
          <w:tcPr>
            <w:tcW w:w="1245" w:type="dxa"/>
          </w:tcPr>
          <w:p w14:paraId="7917E609" w14:textId="77777777" w:rsidR="005B4CB7" w:rsidRPr="00DE0B89" w:rsidRDefault="005B4CB7" w:rsidP="005B4CB7">
            <w:pPr>
              <w:pStyle w:val="TAL"/>
            </w:pPr>
          </w:p>
        </w:tc>
      </w:tr>
      <w:tr w:rsidR="005B4CB7" w:rsidRPr="00DE0B89" w14:paraId="0B6E13E5" w14:textId="77777777" w:rsidTr="005B4CB7">
        <w:tc>
          <w:tcPr>
            <w:tcW w:w="4535" w:type="dxa"/>
          </w:tcPr>
          <w:p w14:paraId="623134D9" w14:textId="77777777" w:rsidR="005B4CB7" w:rsidRPr="00DE0B89" w:rsidRDefault="005B4CB7" w:rsidP="005B4CB7">
            <w:pPr>
              <w:pStyle w:val="TAL"/>
            </w:pPr>
            <w:r w:rsidRPr="00DE0B89">
              <w:t xml:space="preserve">  controlResourceSetId</w:t>
            </w:r>
          </w:p>
        </w:tc>
        <w:tc>
          <w:tcPr>
            <w:tcW w:w="2267" w:type="dxa"/>
          </w:tcPr>
          <w:p w14:paraId="14C540CD" w14:textId="77777777" w:rsidR="005B4CB7" w:rsidRPr="00DE0B89" w:rsidRDefault="005B4CB7" w:rsidP="005B4CB7">
            <w:pPr>
              <w:pStyle w:val="TAL"/>
            </w:pPr>
            <w:r w:rsidRPr="00DE0B89">
              <w:rPr>
                <w:lang w:eastAsia="zh-CN"/>
              </w:rPr>
              <w:t>2</w:t>
            </w:r>
          </w:p>
        </w:tc>
        <w:tc>
          <w:tcPr>
            <w:tcW w:w="1700" w:type="dxa"/>
          </w:tcPr>
          <w:p w14:paraId="6E53B563" w14:textId="77777777" w:rsidR="005B4CB7" w:rsidRPr="00DE0B89" w:rsidRDefault="005B4CB7" w:rsidP="005B4CB7">
            <w:pPr>
              <w:pStyle w:val="TAL"/>
            </w:pPr>
          </w:p>
        </w:tc>
        <w:tc>
          <w:tcPr>
            <w:tcW w:w="1245" w:type="dxa"/>
          </w:tcPr>
          <w:p w14:paraId="1C628AA8" w14:textId="77777777" w:rsidR="005B4CB7" w:rsidRPr="00DE0B89" w:rsidRDefault="005B4CB7" w:rsidP="005B4CB7">
            <w:pPr>
              <w:pStyle w:val="TAL"/>
            </w:pPr>
          </w:p>
        </w:tc>
      </w:tr>
      <w:tr w:rsidR="005B4CB7" w:rsidRPr="00DE0B89" w14:paraId="0F1461A7" w14:textId="77777777" w:rsidTr="005B4CB7">
        <w:tc>
          <w:tcPr>
            <w:tcW w:w="4535" w:type="dxa"/>
          </w:tcPr>
          <w:p w14:paraId="18FDE8E6" w14:textId="77777777" w:rsidR="005B4CB7" w:rsidRPr="00DE0B89" w:rsidRDefault="005B4CB7" w:rsidP="005B4CB7">
            <w:pPr>
              <w:pStyle w:val="TAL"/>
            </w:pPr>
            <w:r w:rsidRPr="00DE0B89">
              <w:t>}</w:t>
            </w:r>
          </w:p>
        </w:tc>
        <w:tc>
          <w:tcPr>
            <w:tcW w:w="2267" w:type="dxa"/>
          </w:tcPr>
          <w:p w14:paraId="5FDC7594" w14:textId="77777777" w:rsidR="005B4CB7" w:rsidRPr="00DE0B89" w:rsidRDefault="005B4CB7" w:rsidP="005B4CB7">
            <w:pPr>
              <w:pStyle w:val="TAL"/>
            </w:pPr>
          </w:p>
        </w:tc>
        <w:tc>
          <w:tcPr>
            <w:tcW w:w="1700" w:type="dxa"/>
          </w:tcPr>
          <w:p w14:paraId="2797872F" w14:textId="77777777" w:rsidR="005B4CB7" w:rsidRPr="00DE0B89" w:rsidRDefault="005B4CB7" w:rsidP="005B4CB7">
            <w:pPr>
              <w:pStyle w:val="TAL"/>
            </w:pPr>
          </w:p>
        </w:tc>
        <w:tc>
          <w:tcPr>
            <w:tcW w:w="1245" w:type="dxa"/>
          </w:tcPr>
          <w:p w14:paraId="7B29D66F" w14:textId="77777777" w:rsidR="005B4CB7" w:rsidRPr="00DE0B89" w:rsidRDefault="005B4CB7" w:rsidP="005B4CB7">
            <w:pPr>
              <w:pStyle w:val="TAL"/>
            </w:pPr>
          </w:p>
        </w:tc>
      </w:tr>
    </w:tbl>
    <w:p w14:paraId="1BF30AED" w14:textId="77777777" w:rsidR="005B4CB7" w:rsidRPr="00DE0B89" w:rsidRDefault="005B4CB7" w:rsidP="005B4CB7"/>
    <w:p w14:paraId="55F6F5F8" w14:textId="77777777" w:rsidR="005B4CB7" w:rsidRPr="00DE0B89" w:rsidRDefault="005B4CB7" w:rsidP="005B4CB7">
      <w:pPr>
        <w:pStyle w:val="TH"/>
        <w:rPr>
          <w:i/>
        </w:rPr>
      </w:pPr>
      <w:r w:rsidRPr="00DE0B89">
        <w:t xml:space="preserve">Table 7.1.1.1.4.3.3-12: </w:t>
      </w:r>
      <w:r w:rsidRPr="00DE0B89">
        <w:rPr>
          <w:i/>
        </w:rPr>
        <w:t xml:space="preserve">SearchSpaceBFR </w:t>
      </w:r>
      <w:r w:rsidRPr="00DE0B89">
        <w:t xml:space="preserve">(Table 7.1.1.1.4.3.3-9: </w:t>
      </w:r>
      <w:r w:rsidRPr="00DE0B89">
        <w:rPr>
          <w:i/>
        </w:rPr>
        <w:t>PDCCH-Config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932ACDB"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E471D0E" w14:textId="77777777" w:rsidR="005B4CB7" w:rsidRPr="00DE0B89" w:rsidRDefault="005B4CB7" w:rsidP="005B4CB7">
            <w:pPr>
              <w:pStyle w:val="TAH"/>
              <w:jc w:val="left"/>
              <w:rPr>
                <w:b w:val="0"/>
              </w:rPr>
            </w:pPr>
            <w:r w:rsidRPr="00DE0B89">
              <w:rPr>
                <w:b w:val="0"/>
              </w:rPr>
              <w:t>Derivation Path: TS 38.508-1 [4], Table 4.6.3-162</w:t>
            </w:r>
          </w:p>
        </w:tc>
      </w:tr>
      <w:tr w:rsidR="005B4CB7" w:rsidRPr="00DE0B89" w14:paraId="6596391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1E1051"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4ED8F"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1EFA63CA"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06D2F1E3" w14:textId="77777777" w:rsidR="005B4CB7" w:rsidRPr="00DE0B89" w:rsidRDefault="005B4CB7" w:rsidP="005B4CB7">
            <w:pPr>
              <w:pStyle w:val="TAH"/>
            </w:pPr>
            <w:r w:rsidRPr="00DE0B89">
              <w:t>Condition</w:t>
            </w:r>
          </w:p>
        </w:tc>
      </w:tr>
      <w:tr w:rsidR="005B4CB7" w:rsidRPr="00DE0B89" w14:paraId="21CB7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F1977A8" w14:textId="77777777" w:rsidR="005B4CB7" w:rsidRPr="00DE0B89" w:rsidRDefault="005B4CB7" w:rsidP="005B4CB7">
            <w:pPr>
              <w:pStyle w:val="TAL"/>
            </w:pPr>
            <w:r w:rsidRPr="00DE0B89">
              <w:t xml:space="preserve">SearchSpace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F10406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D825C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1AA227" w14:textId="77777777" w:rsidR="005B4CB7" w:rsidRPr="00DE0B89" w:rsidRDefault="005B4CB7" w:rsidP="005B4CB7">
            <w:pPr>
              <w:pStyle w:val="TAL"/>
            </w:pPr>
          </w:p>
        </w:tc>
      </w:tr>
      <w:tr w:rsidR="005B4CB7" w:rsidRPr="00DE0B89" w14:paraId="2F1D65B7" w14:textId="77777777" w:rsidTr="005B4CB7">
        <w:tc>
          <w:tcPr>
            <w:tcW w:w="4535" w:type="dxa"/>
            <w:tcBorders>
              <w:top w:val="single" w:sz="4" w:space="0" w:color="auto"/>
              <w:left w:val="single" w:sz="4" w:space="0" w:color="auto"/>
              <w:bottom w:val="nil"/>
              <w:right w:val="single" w:sz="4" w:space="0" w:color="auto"/>
            </w:tcBorders>
            <w:hideMark/>
          </w:tcPr>
          <w:p w14:paraId="15E9FB61" w14:textId="77777777" w:rsidR="005B4CB7" w:rsidRPr="00DE0B89" w:rsidRDefault="005B4CB7" w:rsidP="005B4CB7">
            <w:pPr>
              <w:pStyle w:val="TAL"/>
            </w:pPr>
            <w:r w:rsidRPr="00DE0B89">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4C5D7A53" w14:textId="77777777" w:rsidR="005B4CB7" w:rsidRPr="00DE0B89" w:rsidRDefault="005B4CB7" w:rsidP="005B4CB7">
            <w:pPr>
              <w:pStyle w:val="TAL"/>
            </w:pPr>
            <w:r w:rsidRPr="00DE0B89">
              <w:t>4</w:t>
            </w:r>
          </w:p>
        </w:tc>
        <w:tc>
          <w:tcPr>
            <w:tcW w:w="1700" w:type="dxa"/>
            <w:tcBorders>
              <w:top w:val="single" w:sz="4" w:space="0" w:color="auto"/>
              <w:left w:val="single" w:sz="4" w:space="0" w:color="auto"/>
              <w:bottom w:val="single" w:sz="4" w:space="0" w:color="auto"/>
              <w:right w:val="single" w:sz="4" w:space="0" w:color="auto"/>
            </w:tcBorders>
          </w:tcPr>
          <w:p w14:paraId="392AA3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DFE33D" w14:textId="77777777" w:rsidR="005B4CB7" w:rsidRPr="00DE0B89" w:rsidRDefault="005B4CB7" w:rsidP="005B4CB7">
            <w:pPr>
              <w:pStyle w:val="TAL"/>
            </w:pPr>
          </w:p>
        </w:tc>
      </w:tr>
      <w:tr w:rsidR="005B4CB7" w:rsidRPr="00DE0B89" w14:paraId="720FF5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D3ED0F" w14:textId="77777777" w:rsidR="005B4CB7" w:rsidRPr="00DE0B89" w:rsidRDefault="005B4CB7" w:rsidP="005B4CB7">
            <w:pPr>
              <w:pStyle w:val="TAL"/>
            </w:pPr>
            <w:r w:rsidRPr="00DE0B89">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E3A082D" w14:textId="77777777" w:rsidR="005B4CB7" w:rsidRPr="00DE0B89" w:rsidRDefault="005B4CB7" w:rsidP="005B4CB7">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13589B3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948346C" w14:textId="77777777" w:rsidR="005B4CB7" w:rsidRPr="00DE0B89" w:rsidRDefault="005B4CB7" w:rsidP="005B4CB7">
            <w:pPr>
              <w:pStyle w:val="TAL"/>
            </w:pPr>
          </w:p>
        </w:tc>
      </w:tr>
      <w:tr w:rsidR="005B4CB7" w:rsidRPr="00DE0B89" w14:paraId="6428AA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A55BC" w14:textId="77777777" w:rsidR="005B4CB7" w:rsidRPr="00DE0B89" w:rsidRDefault="005B4CB7" w:rsidP="005B4CB7">
            <w:pPr>
              <w:pStyle w:val="TAL"/>
            </w:pPr>
            <w:r w:rsidRPr="00DE0B89">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7DF7FA2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D451A8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7EE95" w14:textId="77777777" w:rsidR="005B4CB7" w:rsidRPr="00DE0B89" w:rsidRDefault="005B4CB7" w:rsidP="005B4CB7">
            <w:pPr>
              <w:pStyle w:val="TAL"/>
            </w:pPr>
          </w:p>
        </w:tc>
      </w:tr>
      <w:tr w:rsidR="005B4CB7" w:rsidRPr="00DE0B89" w14:paraId="164FAA3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2CC700" w14:textId="77777777" w:rsidR="005B4CB7" w:rsidRPr="00DE0B89" w:rsidRDefault="005B4CB7" w:rsidP="005B4CB7">
            <w:pPr>
              <w:pStyle w:val="TAL"/>
            </w:pPr>
            <w:r w:rsidRPr="00DE0B89">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5BDB06A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C9AB1E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A782BF" w14:textId="77777777" w:rsidR="005B4CB7" w:rsidRPr="00DE0B89" w:rsidRDefault="005B4CB7" w:rsidP="005B4CB7">
            <w:pPr>
              <w:pStyle w:val="TAL"/>
            </w:pPr>
          </w:p>
        </w:tc>
      </w:tr>
      <w:tr w:rsidR="005B4CB7" w:rsidRPr="00DE0B89" w14:paraId="28401D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429944" w14:textId="77777777" w:rsidR="005B4CB7" w:rsidRPr="00DE0B89" w:rsidRDefault="005B4CB7" w:rsidP="005B4CB7">
            <w:pPr>
              <w:pStyle w:val="TAL"/>
            </w:pPr>
            <w:r w:rsidRPr="00DE0B8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5AFE7488" w14:textId="77777777" w:rsidR="005B4CB7" w:rsidRPr="00DE0B89" w:rsidRDefault="005B4CB7" w:rsidP="005B4CB7">
            <w:pPr>
              <w:pStyle w:val="TAL"/>
            </w:pPr>
            <w:r w:rsidRPr="00DE0B89">
              <w:t>formats0-0-And-1-0</w:t>
            </w:r>
          </w:p>
        </w:tc>
        <w:tc>
          <w:tcPr>
            <w:tcW w:w="1700" w:type="dxa"/>
            <w:tcBorders>
              <w:top w:val="single" w:sz="4" w:space="0" w:color="auto"/>
              <w:left w:val="single" w:sz="4" w:space="0" w:color="auto"/>
              <w:bottom w:val="single" w:sz="4" w:space="0" w:color="auto"/>
              <w:right w:val="single" w:sz="4" w:space="0" w:color="auto"/>
            </w:tcBorders>
          </w:tcPr>
          <w:p w14:paraId="6EC9736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15D02C5" w14:textId="77777777" w:rsidR="005B4CB7" w:rsidRPr="00DE0B89" w:rsidRDefault="005B4CB7" w:rsidP="005B4CB7">
            <w:pPr>
              <w:pStyle w:val="TAL"/>
            </w:pPr>
          </w:p>
        </w:tc>
      </w:tr>
      <w:tr w:rsidR="005B4CB7" w:rsidRPr="00DE0B89" w14:paraId="733865C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EA5763F"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B6224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4E045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0A4651" w14:textId="77777777" w:rsidR="005B4CB7" w:rsidRPr="00DE0B89" w:rsidRDefault="005B4CB7" w:rsidP="005B4CB7">
            <w:pPr>
              <w:pStyle w:val="TAL"/>
            </w:pPr>
          </w:p>
        </w:tc>
      </w:tr>
      <w:tr w:rsidR="005B4CB7" w:rsidRPr="00DE0B89" w14:paraId="01B86EF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5A60AD1"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DF9C75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26074F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9753D2B" w14:textId="77777777" w:rsidR="005B4CB7" w:rsidRPr="00DE0B89" w:rsidRDefault="005B4CB7" w:rsidP="005B4CB7">
            <w:pPr>
              <w:pStyle w:val="TAL"/>
            </w:pPr>
          </w:p>
        </w:tc>
      </w:tr>
      <w:tr w:rsidR="005B4CB7" w:rsidRPr="00DE0B89" w14:paraId="2222568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B86CDFB"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D98E98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E42EA1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1BEB65" w14:textId="77777777" w:rsidR="005B4CB7" w:rsidRPr="00DE0B89" w:rsidRDefault="005B4CB7" w:rsidP="005B4CB7">
            <w:pPr>
              <w:pStyle w:val="TAL"/>
            </w:pPr>
          </w:p>
        </w:tc>
      </w:tr>
    </w:tbl>
    <w:p w14:paraId="1A5DAABF" w14:textId="77777777" w:rsidR="005B4CB7" w:rsidRPr="00DE0B89" w:rsidRDefault="005B4CB7" w:rsidP="005B4CB7"/>
    <w:p w14:paraId="166C1BFC" w14:textId="77777777" w:rsidR="005B4CB7" w:rsidRPr="00DE0B89" w:rsidRDefault="005B4CB7" w:rsidP="005B4CB7">
      <w:pPr>
        <w:pStyle w:val="TH"/>
        <w:rPr>
          <w:i/>
          <w:iCs/>
        </w:rPr>
      </w:pPr>
      <w:r w:rsidRPr="00DE0B89">
        <w:t xml:space="preserve">Table 7.1.1.1.4.3.3-13: </w:t>
      </w:r>
      <w:r w:rsidRPr="00DE0B89">
        <w:rPr>
          <w:i/>
          <w:iCs/>
        </w:rPr>
        <w:t>CSI-MeasConfig</w:t>
      </w:r>
      <w:r w:rsidRPr="00DE0B89">
        <w:t xml:space="preserve"> (Table 7.1.1.1.4.3.3-5: </w:t>
      </w:r>
      <w:r w:rsidRPr="00DE0B89">
        <w:rPr>
          <w:i/>
        </w:rPr>
        <w:t>ServingCellConfig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0A1C6303"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7A47AC" w14:textId="77777777" w:rsidR="005B4CB7" w:rsidRPr="00DE0B89" w:rsidRDefault="005B4CB7" w:rsidP="005B4CB7">
            <w:pPr>
              <w:pStyle w:val="TAH"/>
              <w:jc w:val="left"/>
              <w:rPr>
                <w:b w:val="0"/>
              </w:rPr>
            </w:pPr>
            <w:r w:rsidRPr="00DE0B89">
              <w:rPr>
                <w:b w:val="0"/>
              </w:rPr>
              <w:t>Derivation Path: TS 38.508-1 [4], Table 4.6.3-38</w:t>
            </w:r>
          </w:p>
        </w:tc>
      </w:tr>
      <w:tr w:rsidR="005B4CB7" w:rsidRPr="00DE0B89" w14:paraId="161C16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0F0F2D"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62E2E"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7E665DE"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4CDEB03E" w14:textId="77777777" w:rsidR="005B4CB7" w:rsidRPr="00DE0B89" w:rsidRDefault="005B4CB7" w:rsidP="005B4CB7">
            <w:pPr>
              <w:pStyle w:val="TAH"/>
            </w:pPr>
            <w:r w:rsidRPr="00DE0B89">
              <w:t>Condition</w:t>
            </w:r>
          </w:p>
        </w:tc>
      </w:tr>
      <w:tr w:rsidR="005B4CB7" w:rsidRPr="00DE0B89" w14:paraId="214EDB0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85429C" w14:textId="77777777" w:rsidR="005B4CB7" w:rsidRPr="00DE0B89" w:rsidRDefault="005B4CB7" w:rsidP="005B4CB7">
            <w:pPr>
              <w:pStyle w:val="TAL"/>
            </w:pPr>
            <w:r w:rsidRPr="00DE0B89">
              <w:t xml:space="preserve">CSI-MeasConfig::=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69594C7C"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1D82DE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D64DBBD" w14:textId="77777777" w:rsidR="005B4CB7" w:rsidRPr="00DE0B89" w:rsidRDefault="005B4CB7" w:rsidP="005B4CB7">
            <w:pPr>
              <w:pStyle w:val="TAL"/>
            </w:pPr>
          </w:p>
        </w:tc>
      </w:tr>
      <w:tr w:rsidR="005B4CB7" w:rsidRPr="00DE0B89" w14:paraId="061D921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618B9" w14:textId="77777777" w:rsidR="005B4CB7" w:rsidRPr="00DE0B89" w:rsidRDefault="005B4CB7" w:rsidP="005B4CB7">
            <w:pPr>
              <w:pStyle w:val="TAL"/>
            </w:pPr>
            <w:r w:rsidRPr="00DE0B89">
              <w:t xml:space="preserve">  nzp-CSI-RS-ResourceToAddModList SEQUENCE {</w:t>
            </w:r>
          </w:p>
        </w:tc>
        <w:tc>
          <w:tcPr>
            <w:tcW w:w="2267" w:type="dxa"/>
            <w:tcBorders>
              <w:top w:val="single" w:sz="4" w:space="0" w:color="auto"/>
              <w:left w:val="single" w:sz="4" w:space="0" w:color="auto"/>
              <w:bottom w:val="single" w:sz="4" w:space="0" w:color="auto"/>
              <w:right w:val="single" w:sz="4" w:space="0" w:color="auto"/>
            </w:tcBorders>
            <w:hideMark/>
          </w:tcPr>
          <w:p w14:paraId="5B5F6857"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7632CA7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58E108C" w14:textId="77777777" w:rsidR="005B4CB7" w:rsidRPr="00DE0B89" w:rsidRDefault="005B4CB7" w:rsidP="005B4CB7">
            <w:pPr>
              <w:pStyle w:val="TAL"/>
            </w:pPr>
          </w:p>
        </w:tc>
      </w:tr>
      <w:tr w:rsidR="005B4CB7" w:rsidRPr="00DE0B89" w14:paraId="0D5A11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77B58C6" w14:textId="77777777" w:rsidR="005B4CB7" w:rsidRPr="00DE0B89" w:rsidRDefault="005B4CB7" w:rsidP="005B4CB7">
            <w:pPr>
              <w:pStyle w:val="TAL"/>
            </w:pPr>
            <w:r w:rsidRPr="00DE0B89">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2096F89" w14:textId="77777777" w:rsidR="005B4CB7" w:rsidRPr="00DE0B89" w:rsidRDefault="005B4CB7" w:rsidP="005B4CB7">
            <w:pPr>
              <w:pStyle w:val="TAL"/>
            </w:pPr>
            <w:r w:rsidRPr="00DE0B89">
              <w:t>NZP-CSI-RS-ResourceId0</w:t>
            </w:r>
          </w:p>
        </w:tc>
        <w:tc>
          <w:tcPr>
            <w:tcW w:w="1700" w:type="dxa"/>
            <w:tcBorders>
              <w:top w:val="single" w:sz="4" w:space="0" w:color="auto"/>
              <w:left w:val="single" w:sz="4" w:space="0" w:color="auto"/>
              <w:bottom w:val="single" w:sz="4" w:space="0" w:color="auto"/>
              <w:right w:val="single" w:sz="4" w:space="0" w:color="auto"/>
            </w:tcBorders>
          </w:tcPr>
          <w:p w14:paraId="0F0898D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7DB2653" w14:textId="77777777" w:rsidR="005B4CB7" w:rsidRPr="00DE0B89" w:rsidRDefault="005B4CB7" w:rsidP="005B4CB7">
            <w:pPr>
              <w:pStyle w:val="TAL"/>
            </w:pPr>
          </w:p>
        </w:tc>
      </w:tr>
      <w:tr w:rsidR="005B4CB7" w:rsidRPr="00DE0B89" w14:paraId="47AB87BB" w14:textId="77777777" w:rsidTr="005B4CB7">
        <w:tc>
          <w:tcPr>
            <w:tcW w:w="4535" w:type="dxa"/>
            <w:tcBorders>
              <w:top w:val="single" w:sz="4" w:space="0" w:color="auto"/>
              <w:left w:val="single" w:sz="4" w:space="0" w:color="auto"/>
              <w:bottom w:val="single" w:sz="4" w:space="0" w:color="auto"/>
              <w:right w:val="single" w:sz="4" w:space="0" w:color="auto"/>
            </w:tcBorders>
          </w:tcPr>
          <w:p w14:paraId="536E676B" w14:textId="77777777" w:rsidR="005B4CB7" w:rsidRPr="00DE0B89" w:rsidRDefault="005B4CB7" w:rsidP="005B4CB7">
            <w:pPr>
              <w:pStyle w:val="TAL"/>
            </w:pPr>
            <w:r w:rsidRPr="00DE0B89">
              <w:t xml:space="preserve">    NZP-CSI-RS-Resource[2]</w:t>
            </w:r>
          </w:p>
        </w:tc>
        <w:tc>
          <w:tcPr>
            <w:tcW w:w="2267" w:type="dxa"/>
            <w:tcBorders>
              <w:top w:val="single" w:sz="4" w:space="0" w:color="auto"/>
              <w:left w:val="single" w:sz="4" w:space="0" w:color="auto"/>
              <w:bottom w:val="single" w:sz="4" w:space="0" w:color="auto"/>
              <w:right w:val="single" w:sz="4" w:space="0" w:color="auto"/>
            </w:tcBorders>
          </w:tcPr>
          <w:p w14:paraId="4D826829" w14:textId="77777777" w:rsidR="005B4CB7" w:rsidRPr="00DE0B89" w:rsidRDefault="005B4CB7" w:rsidP="005B4CB7">
            <w:pPr>
              <w:pStyle w:val="TAL"/>
            </w:pPr>
            <w:r w:rsidRPr="00DE0B89">
              <w:t>NZP-CSI-RS-ResourceId1</w:t>
            </w:r>
          </w:p>
        </w:tc>
        <w:tc>
          <w:tcPr>
            <w:tcW w:w="1700" w:type="dxa"/>
            <w:tcBorders>
              <w:top w:val="single" w:sz="4" w:space="0" w:color="auto"/>
              <w:left w:val="single" w:sz="4" w:space="0" w:color="auto"/>
              <w:bottom w:val="single" w:sz="4" w:space="0" w:color="auto"/>
              <w:right w:val="single" w:sz="4" w:space="0" w:color="auto"/>
            </w:tcBorders>
          </w:tcPr>
          <w:p w14:paraId="1EE2C32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C64F22C" w14:textId="77777777" w:rsidR="005B4CB7" w:rsidRPr="00DE0B89" w:rsidRDefault="005B4CB7" w:rsidP="005B4CB7">
            <w:pPr>
              <w:pStyle w:val="TAL"/>
            </w:pPr>
          </w:p>
        </w:tc>
      </w:tr>
      <w:tr w:rsidR="005B4CB7" w:rsidRPr="00DE0B89" w14:paraId="4B8EE9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2F39E"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CC8B05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A21DF6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0857964" w14:textId="77777777" w:rsidR="005B4CB7" w:rsidRPr="00DE0B89" w:rsidRDefault="005B4CB7" w:rsidP="005B4CB7">
            <w:pPr>
              <w:pStyle w:val="TAL"/>
            </w:pPr>
          </w:p>
        </w:tc>
      </w:tr>
      <w:tr w:rsidR="005B4CB7" w:rsidRPr="00DE0B89" w14:paraId="2A639ED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AF8D58" w14:textId="77777777" w:rsidR="005B4CB7" w:rsidRPr="00DE0B89" w:rsidRDefault="005B4CB7" w:rsidP="005B4CB7">
            <w:pPr>
              <w:pStyle w:val="TAL"/>
            </w:pPr>
            <w:r w:rsidRPr="00DE0B89">
              <w:t xml:space="preserve">  nzp-CSI-RS-ResourceSetToAddModList SEQUENCE {</w:t>
            </w:r>
          </w:p>
        </w:tc>
        <w:tc>
          <w:tcPr>
            <w:tcW w:w="2267" w:type="dxa"/>
            <w:tcBorders>
              <w:top w:val="single" w:sz="4" w:space="0" w:color="auto"/>
              <w:left w:val="single" w:sz="4" w:space="0" w:color="auto"/>
              <w:bottom w:val="single" w:sz="4" w:space="0" w:color="auto"/>
              <w:right w:val="single" w:sz="4" w:space="0" w:color="auto"/>
            </w:tcBorders>
            <w:hideMark/>
          </w:tcPr>
          <w:p w14:paraId="1DCE47AE" w14:textId="77777777" w:rsidR="005B4CB7" w:rsidRPr="00DE0B89" w:rsidRDefault="005B4CB7" w:rsidP="005B4CB7">
            <w:pPr>
              <w:pStyle w:val="TAL"/>
            </w:pPr>
            <w:r w:rsidRPr="00DE0B89">
              <w:t>1 entry</w:t>
            </w:r>
          </w:p>
        </w:tc>
        <w:tc>
          <w:tcPr>
            <w:tcW w:w="1700" w:type="dxa"/>
            <w:tcBorders>
              <w:top w:val="single" w:sz="4" w:space="0" w:color="auto"/>
              <w:left w:val="single" w:sz="4" w:space="0" w:color="auto"/>
              <w:bottom w:val="single" w:sz="4" w:space="0" w:color="auto"/>
              <w:right w:val="single" w:sz="4" w:space="0" w:color="auto"/>
            </w:tcBorders>
          </w:tcPr>
          <w:p w14:paraId="0DA0A87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76BB74B" w14:textId="77777777" w:rsidR="005B4CB7" w:rsidRPr="00DE0B89" w:rsidRDefault="005B4CB7" w:rsidP="005B4CB7">
            <w:pPr>
              <w:pStyle w:val="TAL"/>
            </w:pPr>
          </w:p>
        </w:tc>
      </w:tr>
      <w:tr w:rsidR="005B4CB7" w:rsidRPr="00DE0B89" w14:paraId="2FAEC9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AD0D1AE" w14:textId="77777777" w:rsidR="005B4CB7" w:rsidRPr="00DE0B89" w:rsidRDefault="005B4CB7" w:rsidP="005B4CB7">
            <w:pPr>
              <w:pStyle w:val="TAL"/>
            </w:pPr>
            <w:r w:rsidRPr="00DE0B89">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4808CF8F" w14:textId="77777777" w:rsidR="005B4CB7" w:rsidRPr="00DE0B89" w:rsidRDefault="005B4CB7" w:rsidP="005B4CB7">
            <w:pPr>
              <w:pStyle w:val="TAL"/>
            </w:pPr>
            <w:r w:rsidRPr="00DE0B89">
              <w:t>NZP-CSI-RS-ResourceSetid0</w:t>
            </w:r>
          </w:p>
        </w:tc>
        <w:tc>
          <w:tcPr>
            <w:tcW w:w="1700" w:type="dxa"/>
            <w:tcBorders>
              <w:top w:val="single" w:sz="4" w:space="0" w:color="auto"/>
              <w:left w:val="single" w:sz="4" w:space="0" w:color="auto"/>
              <w:bottom w:val="single" w:sz="4" w:space="0" w:color="auto"/>
              <w:right w:val="single" w:sz="4" w:space="0" w:color="auto"/>
            </w:tcBorders>
          </w:tcPr>
          <w:p w14:paraId="150F888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F47164" w14:textId="77777777" w:rsidR="005B4CB7" w:rsidRPr="00DE0B89" w:rsidRDefault="005B4CB7" w:rsidP="005B4CB7">
            <w:pPr>
              <w:pStyle w:val="TAL"/>
            </w:pPr>
          </w:p>
        </w:tc>
      </w:tr>
      <w:tr w:rsidR="005B4CB7" w:rsidRPr="00DE0B89" w14:paraId="425112C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F73C6A6"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798C82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42CDE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18251" w14:textId="77777777" w:rsidR="005B4CB7" w:rsidRPr="00DE0B89" w:rsidRDefault="005B4CB7" w:rsidP="005B4CB7">
            <w:pPr>
              <w:pStyle w:val="TAL"/>
            </w:pPr>
          </w:p>
        </w:tc>
      </w:tr>
      <w:tr w:rsidR="005B4CB7" w:rsidRPr="00DE0B89" w14:paraId="00D0C78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4A1C5B" w14:textId="77777777" w:rsidR="005B4CB7" w:rsidRPr="00DE0B89" w:rsidRDefault="005B4CB7" w:rsidP="005B4CB7">
            <w:pPr>
              <w:pStyle w:val="TAL"/>
            </w:pPr>
            <w:r w:rsidRPr="00DE0B89">
              <w:t xml:space="preserve">  csi-IM-ResourceToAddModList </w:t>
            </w:r>
          </w:p>
        </w:tc>
        <w:tc>
          <w:tcPr>
            <w:tcW w:w="2267" w:type="dxa"/>
            <w:tcBorders>
              <w:top w:val="single" w:sz="4" w:space="0" w:color="auto"/>
              <w:left w:val="single" w:sz="4" w:space="0" w:color="auto"/>
              <w:bottom w:val="single" w:sz="4" w:space="0" w:color="auto"/>
              <w:right w:val="single" w:sz="4" w:space="0" w:color="auto"/>
            </w:tcBorders>
            <w:hideMark/>
          </w:tcPr>
          <w:p w14:paraId="252EB483"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0BCFDD2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0651483" w14:textId="77777777" w:rsidR="005B4CB7" w:rsidRPr="00DE0B89" w:rsidRDefault="005B4CB7" w:rsidP="005B4CB7">
            <w:pPr>
              <w:pStyle w:val="TAL"/>
            </w:pPr>
          </w:p>
        </w:tc>
      </w:tr>
      <w:tr w:rsidR="005B4CB7" w:rsidRPr="00DE0B89" w14:paraId="692F79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48322AA" w14:textId="77777777" w:rsidR="005B4CB7" w:rsidRPr="00DE0B89" w:rsidRDefault="005B4CB7" w:rsidP="005B4CB7">
            <w:pPr>
              <w:pStyle w:val="TAL"/>
            </w:pPr>
            <w:r w:rsidRPr="00DE0B89">
              <w:t xml:space="preserve">  csi-IM-ResourceSetToAddModList </w:t>
            </w:r>
          </w:p>
        </w:tc>
        <w:tc>
          <w:tcPr>
            <w:tcW w:w="2267" w:type="dxa"/>
            <w:tcBorders>
              <w:top w:val="single" w:sz="4" w:space="0" w:color="auto"/>
              <w:left w:val="single" w:sz="4" w:space="0" w:color="auto"/>
              <w:bottom w:val="single" w:sz="4" w:space="0" w:color="auto"/>
              <w:right w:val="single" w:sz="4" w:space="0" w:color="auto"/>
            </w:tcBorders>
            <w:hideMark/>
          </w:tcPr>
          <w:p w14:paraId="15D5BC70"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43AACA1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88192" w14:textId="77777777" w:rsidR="005B4CB7" w:rsidRPr="00DE0B89" w:rsidRDefault="005B4CB7" w:rsidP="005B4CB7">
            <w:pPr>
              <w:pStyle w:val="TAL"/>
            </w:pPr>
          </w:p>
        </w:tc>
      </w:tr>
      <w:tr w:rsidR="005B4CB7" w:rsidRPr="00DE0B89" w14:paraId="094F1E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4219B1" w14:textId="77777777" w:rsidR="005B4CB7" w:rsidRPr="00DE0B89" w:rsidRDefault="005B4CB7" w:rsidP="005B4CB7">
            <w:pPr>
              <w:pStyle w:val="TAL"/>
            </w:pPr>
            <w:r w:rsidRPr="00DE0B89">
              <w:t xml:space="preserve">  csi-SSB-ResourceSetToAddModList</w:t>
            </w:r>
          </w:p>
        </w:tc>
        <w:tc>
          <w:tcPr>
            <w:tcW w:w="2267" w:type="dxa"/>
            <w:tcBorders>
              <w:top w:val="single" w:sz="4" w:space="0" w:color="auto"/>
              <w:left w:val="single" w:sz="4" w:space="0" w:color="auto"/>
              <w:bottom w:val="single" w:sz="4" w:space="0" w:color="auto"/>
              <w:right w:val="single" w:sz="4" w:space="0" w:color="auto"/>
            </w:tcBorders>
            <w:hideMark/>
          </w:tcPr>
          <w:p w14:paraId="4BE07E95"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7E64E77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010385E" w14:textId="77777777" w:rsidR="005B4CB7" w:rsidRPr="00DE0B89" w:rsidRDefault="005B4CB7" w:rsidP="005B4CB7">
            <w:pPr>
              <w:pStyle w:val="TAL"/>
            </w:pPr>
          </w:p>
        </w:tc>
      </w:tr>
      <w:tr w:rsidR="005B4CB7" w:rsidRPr="00DE0B89" w14:paraId="4230ABF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624D74" w14:textId="77777777" w:rsidR="005B4CB7" w:rsidRPr="00DE0B89" w:rsidRDefault="005B4CB7" w:rsidP="005B4CB7">
            <w:pPr>
              <w:pStyle w:val="TAL"/>
            </w:pPr>
            <w:r w:rsidRPr="00DE0B89">
              <w:t xml:space="preserve">  csi-ReportConfigToAddModList</w:t>
            </w:r>
          </w:p>
        </w:tc>
        <w:tc>
          <w:tcPr>
            <w:tcW w:w="2267" w:type="dxa"/>
            <w:tcBorders>
              <w:top w:val="single" w:sz="4" w:space="0" w:color="auto"/>
              <w:left w:val="single" w:sz="4" w:space="0" w:color="auto"/>
              <w:bottom w:val="single" w:sz="4" w:space="0" w:color="auto"/>
              <w:right w:val="single" w:sz="4" w:space="0" w:color="auto"/>
            </w:tcBorders>
            <w:hideMark/>
          </w:tcPr>
          <w:p w14:paraId="45423D17"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192E7CD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77803A6" w14:textId="77777777" w:rsidR="005B4CB7" w:rsidRPr="00DE0B89" w:rsidRDefault="005B4CB7" w:rsidP="005B4CB7">
            <w:pPr>
              <w:pStyle w:val="TAL"/>
            </w:pPr>
          </w:p>
        </w:tc>
      </w:tr>
      <w:tr w:rsidR="005B4CB7" w:rsidRPr="00DE0B89" w14:paraId="44291EB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428A42" w14:textId="77777777" w:rsidR="005B4CB7" w:rsidRPr="00DE0B89" w:rsidRDefault="005B4CB7" w:rsidP="005B4CB7">
            <w:pPr>
              <w:pStyle w:val="TAL"/>
            </w:pPr>
            <w:r w:rsidRPr="00DE0B89">
              <w:t xml:space="preserve">  reportTriggerSize</w:t>
            </w:r>
          </w:p>
        </w:tc>
        <w:tc>
          <w:tcPr>
            <w:tcW w:w="2267" w:type="dxa"/>
            <w:tcBorders>
              <w:top w:val="single" w:sz="4" w:space="0" w:color="auto"/>
              <w:left w:val="single" w:sz="4" w:space="0" w:color="auto"/>
              <w:bottom w:val="single" w:sz="4" w:space="0" w:color="auto"/>
              <w:right w:val="single" w:sz="4" w:space="0" w:color="auto"/>
            </w:tcBorders>
            <w:hideMark/>
          </w:tcPr>
          <w:p w14:paraId="73BEEA27"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7E29D4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D3A9E3" w14:textId="77777777" w:rsidR="005B4CB7" w:rsidRPr="00DE0B89" w:rsidRDefault="005B4CB7" w:rsidP="005B4CB7">
            <w:pPr>
              <w:pStyle w:val="TAL"/>
            </w:pPr>
          </w:p>
        </w:tc>
      </w:tr>
      <w:tr w:rsidR="005B4CB7" w:rsidRPr="00DE0B89" w14:paraId="3D576BC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8D181E" w14:textId="77777777" w:rsidR="005B4CB7" w:rsidRPr="00DE0B89" w:rsidRDefault="005B4CB7" w:rsidP="005B4CB7">
            <w:pPr>
              <w:pStyle w:val="TAL"/>
            </w:pPr>
            <w:r w:rsidRPr="00DE0B89">
              <w:t xml:space="preserve">  aperiodicTriggerStateList </w:t>
            </w:r>
          </w:p>
        </w:tc>
        <w:tc>
          <w:tcPr>
            <w:tcW w:w="2267" w:type="dxa"/>
            <w:tcBorders>
              <w:top w:val="single" w:sz="4" w:space="0" w:color="auto"/>
              <w:left w:val="single" w:sz="4" w:space="0" w:color="auto"/>
              <w:bottom w:val="single" w:sz="4" w:space="0" w:color="auto"/>
              <w:right w:val="single" w:sz="4" w:space="0" w:color="auto"/>
            </w:tcBorders>
          </w:tcPr>
          <w:p w14:paraId="57E32079" w14:textId="77777777" w:rsidR="005B4CB7" w:rsidRPr="00DE0B89" w:rsidRDefault="005B4CB7" w:rsidP="005B4CB7">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3F61994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40F72E" w14:textId="77777777" w:rsidR="005B4CB7" w:rsidRPr="00DE0B89" w:rsidRDefault="005B4CB7" w:rsidP="005B4CB7">
            <w:pPr>
              <w:pStyle w:val="TAL"/>
            </w:pPr>
          </w:p>
        </w:tc>
      </w:tr>
      <w:tr w:rsidR="005B4CB7" w:rsidRPr="00DE0B89" w14:paraId="45F0F1C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CDFFB0"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2D6F9B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361E0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32B79EA" w14:textId="77777777" w:rsidR="005B4CB7" w:rsidRPr="00DE0B89" w:rsidRDefault="005B4CB7" w:rsidP="005B4CB7">
            <w:pPr>
              <w:pStyle w:val="TAL"/>
            </w:pPr>
          </w:p>
        </w:tc>
      </w:tr>
    </w:tbl>
    <w:p w14:paraId="47775A98" w14:textId="77777777" w:rsidR="005B4CB7" w:rsidRPr="00DE0B89" w:rsidRDefault="005B4CB7" w:rsidP="005B4CB7"/>
    <w:p w14:paraId="48DB5F1F" w14:textId="77777777" w:rsidR="005B4CB7" w:rsidRPr="00DE0B89" w:rsidRDefault="005B4CB7" w:rsidP="005B4CB7">
      <w:pPr>
        <w:pStyle w:val="TH"/>
      </w:pPr>
      <w:r w:rsidRPr="00DE0B89">
        <w:t xml:space="preserve">Table 7.1.1.1.4.3.3-14: </w:t>
      </w:r>
      <w:r w:rsidRPr="00DE0B89">
        <w:rPr>
          <w:i/>
        </w:rPr>
        <w:t xml:space="preserve">NZP-CSI-RS-ResourceId0 </w:t>
      </w:r>
      <w:r w:rsidRPr="00DE0B89">
        <w:t xml:space="preserve">(Table 7.1.1.1.4.3.3-13: </w:t>
      </w:r>
      <w:r w:rsidRPr="00DE0B89">
        <w:rPr>
          <w:i/>
          <w:iCs/>
        </w:rPr>
        <w:t>CSI-MeasConfig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13D46F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2DD034D" w14:textId="77777777" w:rsidR="005B4CB7" w:rsidRPr="00DE0B89" w:rsidRDefault="005B4CB7" w:rsidP="005B4CB7">
            <w:pPr>
              <w:pStyle w:val="TAH"/>
              <w:jc w:val="left"/>
              <w:rPr>
                <w:b w:val="0"/>
              </w:rPr>
            </w:pPr>
            <w:r w:rsidRPr="00DE0B89">
              <w:rPr>
                <w:b w:val="0"/>
              </w:rPr>
              <w:t>Derivation Path: TS 38.508-1 [4], Table 4.6.3-85</w:t>
            </w:r>
          </w:p>
        </w:tc>
      </w:tr>
      <w:tr w:rsidR="005B4CB7" w:rsidRPr="00DE0B89" w14:paraId="25EB5F4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7B5038A"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55995A"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CE8F1D4"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F922D93" w14:textId="77777777" w:rsidR="005B4CB7" w:rsidRPr="00DE0B89" w:rsidRDefault="005B4CB7" w:rsidP="005B4CB7">
            <w:pPr>
              <w:pStyle w:val="TAH"/>
            </w:pPr>
            <w:r w:rsidRPr="00DE0B89">
              <w:t>Condition</w:t>
            </w:r>
          </w:p>
        </w:tc>
      </w:tr>
      <w:tr w:rsidR="005B4CB7" w:rsidRPr="00DE0B89" w14:paraId="47005B8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B22E62" w14:textId="77777777" w:rsidR="005B4CB7" w:rsidRPr="00DE0B89" w:rsidRDefault="005B4CB7" w:rsidP="005B4CB7">
            <w:pPr>
              <w:pStyle w:val="TAL"/>
            </w:pPr>
            <w:r w:rsidRPr="00DE0B89">
              <w:t xml:space="preserve">NZP-CSI-RS-Resource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BAA436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DE8FCD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E39B5CD" w14:textId="77777777" w:rsidR="005B4CB7" w:rsidRPr="00DE0B89" w:rsidRDefault="005B4CB7" w:rsidP="005B4CB7">
            <w:pPr>
              <w:pStyle w:val="TAL"/>
            </w:pPr>
          </w:p>
        </w:tc>
      </w:tr>
      <w:tr w:rsidR="005B4CB7" w:rsidRPr="00DE0B89" w14:paraId="5071DF8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3C52781" w14:textId="77777777" w:rsidR="005B4CB7" w:rsidRPr="00DE0B89" w:rsidRDefault="005B4CB7" w:rsidP="005B4CB7">
            <w:pPr>
              <w:pStyle w:val="TAL"/>
            </w:pPr>
            <w:r w:rsidRPr="00DE0B89">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6D8986A8"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4FFFD28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43CED8C" w14:textId="77777777" w:rsidR="005B4CB7" w:rsidRPr="00DE0B89" w:rsidRDefault="005B4CB7" w:rsidP="005B4CB7">
            <w:pPr>
              <w:pStyle w:val="TAL"/>
            </w:pPr>
          </w:p>
        </w:tc>
      </w:tr>
      <w:tr w:rsidR="005B4CB7" w:rsidRPr="00DE0B89" w14:paraId="108F126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997624" w14:textId="77777777" w:rsidR="005B4CB7" w:rsidRPr="00DE0B89" w:rsidRDefault="005B4CB7" w:rsidP="005B4CB7">
            <w:pPr>
              <w:pStyle w:val="TAL"/>
            </w:pPr>
            <w:r w:rsidRPr="00DE0B89">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09562816" w14:textId="77777777" w:rsidR="005B4CB7" w:rsidRPr="00DE0B89" w:rsidRDefault="005B4CB7" w:rsidP="005B4CB7">
            <w:pPr>
              <w:pStyle w:val="TAL"/>
            </w:pPr>
            <w:r w:rsidRPr="00DE0B89">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494C81C6" w14:textId="77777777" w:rsidR="005B4CB7" w:rsidRPr="00DE0B89" w:rsidRDefault="005B4CB7" w:rsidP="005B4CB7">
            <w:pPr>
              <w:pStyle w:val="TAL"/>
            </w:pPr>
            <w:r w:rsidRPr="00DE0B89">
              <w:t>TS 38.508-1 [4], Table 4.6.3-45</w:t>
            </w:r>
          </w:p>
        </w:tc>
        <w:tc>
          <w:tcPr>
            <w:tcW w:w="1245" w:type="dxa"/>
            <w:tcBorders>
              <w:top w:val="single" w:sz="4" w:space="0" w:color="auto"/>
              <w:left w:val="single" w:sz="4" w:space="0" w:color="auto"/>
              <w:bottom w:val="single" w:sz="4" w:space="0" w:color="auto"/>
              <w:right w:val="single" w:sz="4" w:space="0" w:color="auto"/>
            </w:tcBorders>
          </w:tcPr>
          <w:p w14:paraId="171B6219" w14:textId="77777777" w:rsidR="005B4CB7" w:rsidRPr="00DE0B89" w:rsidRDefault="005B4CB7" w:rsidP="005B4CB7">
            <w:pPr>
              <w:pStyle w:val="TAL"/>
            </w:pPr>
          </w:p>
        </w:tc>
      </w:tr>
      <w:tr w:rsidR="005B4CB7" w:rsidRPr="00DE0B89" w14:paraId="265DFC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C1D188" w14:textId="77777777" w:rsidR="005B4CB7" w:rsidRPr="00DE0B89" w:rsidRDefault="005B4CB7" w:rsidP="005B4CB7">
            <w:pPr>
              <w:pStyle w:val="TAL"/>
            </w:pPr>
            <w:r w:rsidRPr="00DE0B89">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35903FA0"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79E5A235" w14:textId="77777777" w:rsidR="005B4CB7" w:rsidRPr="00DE0B89" w:rsidRDefault="005B4CB7" w:rsidP="005B4CB7">
            <w:pPr>
              <w:pStyle w:val="TAL"/>
              <w:rPr>
                <w:lang w:eastAsia="zh-CN"/>
              </w:rPr>
            </w:pPr>
            <w:r w:rsidRPr="00DE0B89">
              <w:rPr>
                <w:lang w:eastAsia="zh-CN"/>
              </w:rPr>
              <w:t>QCL to SSB #0</w:t>
            </w:r>
          </w:p>
        </w:tc>
        <w:tc>
          <w:tcPr>
            <w:tcW w:w="1245" w:type="dxa"/>
            <w:tcBorders>
              <w:top w:val="single" w:sz="4" w:space="0" w:color="auto"/>
              <w:left w:val="single" w:sz="4" w:space="0" w:color="auto"/>
              <w:bottom w:val="single" w:sz="4" w:space="0" w:color="auto"/>
              <w:right w:val="single" w:sz="4" w:space="0" w:color="auto"/>
            </w:tcBorders>
          </w:tcPr>
          <w:p w14:paraId="798CB739" w14:textId="77777777" w:rsidR="005B4CB7" w:rsidRPr="00DE0B89" w:rsidRDefault="005B4CB7" w:rsidP="005B4CB7">
            <w:pPr>
              <w:pStyle w:val="TAL"/>
            </w:pPr>
          </w:p>
        </w:tc>
      </w:tr>
      <w:tr w:rsidR="005B4CB7" w:rsidRPr="00DE0B89" w14:paraId="5ECF673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9FDE33"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561C4FE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73210A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B6D327" w14:textId="77777777" w:rsidR="005B4CB7" w:rsidRPr="00DE0B89" w:rsidRDefault="005B4CB7" w:rsidP="005B4CB7">
            <w:pPr>
              <w:pStyle w:val="TAL"/>
            </w:pPr>
          </w:p>
        </w:tc>
      </w:tr>
    </w:tbl>
    <w:p w14:paraId="55B89AE7" w14:textId="77777777" w:rsidR="005B4CB7" w:rsidRPr="00DE0B89" w:rsidRDefault="005B4CB7" w:rsidP="005B4CB7"/>
    <w:p w14:paraId="261B608B" w14:textId="77777777" w:rsidR="005B4CB7" w:rsidRPr="00DE0B89" w:rsidRDefault="005B4CB7" w:rsidP="005B4CB7">
      <w:pPr>
        <w:pStyle w:val="TH"/>
      </w:pPr>
      <w:r w:rsidRPr="00DE0B89">
        <w:t xml:space="preserve">Table 7.1.1.1.4.3.3-15: </w:t>
      </w:r>
      <w:r w:rsidRPr="00DE0B89">
        <w:rPr>
          <w:i/>
        </w:rPr>
        <w:t xml:space="preserve">NZP-CSI-RS-ResourceId1 </w:t>
      </w:r>
      <w:r w:rsidRPr="00DE0B89">
        <w:t xml:space="preserve">(Table 7.1.1.1.4.3.3-13: </w:t>
      </w:r>
      <w:r w:rsidRPr="00DE0B89">
        <w:rPr>
          <w:i/>
          <w:iCs/>
        </w:rPr>
        <w:t>CSI-MeasConfig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457EFA5"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0353790F" w14:textId="77777777" w:rsidR="005B4CB7" w:rsidRPr="00DE0B89" w:rsidRDefault="005B4CB7" w:rsidP="005B4CB7">
            <w:pPr>
              <w:pStyle w:val="TAH"/>
              <w:jc w:val="left"/>
              <w:rPr>
                <w:b w:val="0"/>
              </w:rPr>
            </w:pPr>
            <w:r w:rsidRPr="00DE0B89">
              <w:rPr>
                <w:b w:val="0"/>
              </w:rPr>
              <w:t>Derivation Path: TS 38.508-1 [4], Table 4.6.3-85</w:t>
            </w:r>
          </w:p>
        </w:tc>
      </w:tr>
      <w:tr w:rsidR="005B4CB7" w:rsidRPr="00DE0B89" w14:paraId="46CED10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C91537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B50B2"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493A86A"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4FB0A5A0" w14:textId="77777777" w:rsidR="005B4CB7" w:rsidRPr="00DE0B89" w:rsidRDefault="005B4CB7" w:rsidP="005B4CB7">
            <w:pPr>
              <w:pStyle w:val="TAH"/>
            </w:pPr>
            <w:r w:rsidRPr="00DE0B89">
              <w:t>Condition</w:t>
            </w:r>
          </w:p>
        </w:tc>
      </w:tr>
      <w:tr w:rsidR="005B4CB7" w:rsidRPr="00DE0B89" w14:paraId="629FC5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35D496" w14:textId="77777777" w:rsidR="005B4CB7" w:rsidRPr="00DE0B89" w:rsidRDefault="005B4CB7" w:rsidP="005B4CB7">
            <w:pPr>
              <w:pStyle w:val="TAL"/>
            </w:pPr>
            <w:r w:rsidRPr="00DE0B89">
              <w:t xml:space="preserve">NZP-CSI-RS-Resource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729263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0AB7D1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E9EFC3" w14:textId="77777777" w:rsidR="005B4CB7" w:rsidRPr="00DE0B89" w:rsidRDefault="005B4CB7" w:rsidP="005B4CB7">
            <w:pPr>
              <w:pStyle w:val="TAL"/>
            </w:pPr>
          </w:p>
        </w:tc>
      </w:tr>
      <w:tr w:rsidR="005B4CB7" w:rsidRPr="00DE0B89" w14:paraId="575B83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66CCD3C" w14:textId="77777777" w:rsidR="005B4CB7" w:rsidRPr="00DE0B89" w:rsidRDefault="005B4CB7" w:rsidP="005B4CB7">
            <w:pPr>
              <w:pStyle w:val="TAL"/>
            </w:pPr>
            <w:r w:rsidRPr="00DE0B89">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370A4F4A"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2190913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1FC1D3" w14:textId="77777777" w:rsidR="005B4CB7" w:rsidRPr="00DE0B89" w:rsidRDefault="005B4CB7" w:rsidP="005B4CB7">
            <w:pPr>
              <w:pStyle w:val="TAL"/>
            </w:pPr>
          </w:p>
        </w:tc>
      </w:tr>
      <w:tr w:rsidR="005B4CB7" w:rsidRPr="00DE0B89" w14:paraId="4EB6BA7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CC29421" w14:textId="77777777" w:rsidR="005B4CB7" w:rsidRPr="00DE0B89" w:rsidRDefault="005B4CB7" w:rsidP="005B4CB7">
            <w:pPr>
              <w:pStyle w:val="TAL"/>
            </w:pPr>
            <w:r w:rsidRPr="00DE0B89">
              <w:t xml:space="preserve">  resourceMapping</w:t>
            </w:r>
            <w:r w:rsidRPr="00DE0B89">
              <w:tab/>
            </w:r>
          </w:p>
        </w:tc>
        <w:tc>
          <w:tcPr>
            <w:tcW w:w="2267" w:type="dxa"/>
            <w:tcBorders>
              <w:top w:val="single" w:sz="4" w:space="0" w:color="auto"/>
              <w:left w:val="single" w:sz="4" w:space="0" w:color="auto"/>
              <w:bottom w:val="single" w:sz="4" w:space="0" w:color="auto"/>
              <w:right w:val="single" w:sz="4" w:space="0" w:color="auto"/>
            </w:tcBorders>
            <w:hideMark/>
          </w:tcPr>
          <w:p w14:paraId="7FB99B96" w14:textId="77777777" w:rsidR="005B4CB7" w:rsidRPr="00DE0B89" w:rsidRDefault="005B4CB7" w:rsidP="005B4CB7">
            <w:pPr>
              <w:pStyle w:val="TAL"/>
            </w:pPr>
            <w:r w:rsidRPr="00DE0B89">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0E92D563" w14:textId="77777777" w:rsidR="005B4CB7" w:rsidRPr="00DE0B89" w:rsidRDefault="005B4CB7" w:rsidP="005B4CB7">
            <w:pPr>
              <w:pStyle w:val="TAL"/>
            </w:pPr>
            <w:r w:rsidRPr="00DE0B89">
              <w:t>TS 38.508-1 [4], Table 4.6.3-45</w:t>
            </w:r>
          </w:p>
        </w:tc>
        <w:tc>
          <w:tcPr>
            <w:tcW w:w="1245" w:type="dxa"/>
            <w:tcBorders>
              <w:top w:val="single" w:sz="4" w:space="0" w:color="auto"/>
              <w:left w:val="single" w:sz="4" w:space="0" w:color="auto"/>
              <w:bottom w:val="single" w:sz="4" w:space="0" w:color="auto"/>
              <w:right w:val="single" w:sz="4" w:space="0" w:color="auto"/>
            </w:tcBorders>
          </w:tcPr>
          <w:p w14:paraId="3210EF3D" w14:textId="77777777" w:rsidR="005B4CB7" w:rsidRPr="00DE0B89" w:rsidRDefault="005B4CB7" w:rsidP="005B4CB7">
            <w:pPr>
              <w:pStyle w:val="TAL"/>
            </w:pPr>
          </w:p>
        </w:tc>
      </w:tr>
      <w:tr w:rsidR="005B4CB7" w:rsidRPr="00DE0B89" w14:paraId="6BDAC72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1B8599" w14:textId="77777777" w:rsidR="005B4CB7" w:rsidRPr="00DE0B89" w:rsidRDefault="005B4CB7" w:rsidP="005B4CB7">
            <w:pPr>
              <w:pStyle w:val="TAL"/>
            </w:pPr>
            <w:r w:rsidRPr="00DE0B89">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61E124C8" w14:textId="77777777" w:rsidR="005B4CB7" w:rsidRPr="00DE0B89" w:rsidRDefault="005B4CB7" w:rsidP="005B4CB7">
            <w:pPr>
              <w:pStyle w:val="TAL"/>
            </w:pPr>
            <w:r w:rsidRPr="00DE0B89">
              <w:t>CSI-ResourcePeriodicityAndOffset_Id1</w:t>
            </w:r>
          </w:p>
        </w:tc>
        <w:tc>
          <w:tcPr>
            <w:tcW w:w="1700" w:type="dxa"/>
            <w:tcBorders>
              <w:top w:val="single" w:sz="4" w:space="0" w:color="auto"/>
              <w:left w:val="single" w:sz="4" w:space="0" w:color="auto"/>
              <w:bottom w:val="single" w:sz="4" w:space="0" w:color="auto"/>
              <w:right w:val="single" w:sz="4" w:space="0" w:color="auto"/>
            </w:tcBorders>
          </w:tcPr>
          <w:p w14:paraId="154D039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8EB5A1" w14:textId="77777777" w:rsidR="005B4CB7" w:rsidRPr="00DE0B89" w:rsidRDefault="005B4CB7" w:rsidP="005B4CB7">
            <w:pPr>
              <w:pStyle w:val="TAL"/>
            </w:pPr>
          </w:p>
        </w:tc>
      </w:tr>
      <w:tr w:rsidR="005B4CB7" w:rsidRPr="00DE0B89" w14:paraId="2EA81CB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31782C1" w14:textId="77777777" w:rsidR="005B4CB7" w:rsidRPr="00DE0B89" w:rsidRDefault="005B4CB7" w:rsidP="005B4CB7">
            <w:pPr>
              <w:pStyle w:val="TAL"/>
            </w:pPr>
            <w:r w:rsidRPr="00DE0B89">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7800008C"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33220447" w14:textId="77777777" w:rsidR="005B4CB7" w:rsidRPr="00DE0B89" w:rsidRDefault="005B4CB7" w:rsidP="005B4CB7">
            <w:pPr>
              <w:pStyle w:val="TAL"/>
            </w:pPr>
            <w:r w:rsidRPr="00DE0B89">
              <w:rPr>
                <w:lang w:eastAsia="zh-CN"/>
              </w:rPr>
              <w:t>QCL to SSB #1</w:t>
            </w:r>
          </w:p>
        </w:tc>
        <w:tc>
          <w:tcPr>
            <w:tcW w:w="1245" w:type="dxa"/>
            <w:tcBorders>
              <w:top w:val="single" w:sz="4" w:space="0" w:color="auto"/>
              <w:left w:val="single" w:sz="4" w:space="0" w:color="auto"/>
              <w:bottom w:val="single" w:sz="4" w:space="0" w:color="auto"/>
              <w:right w:val="single" w:sz="4" w:space="0" w:color="auto"/>
            </w:tcBorders>
          </w:tcPr>
          <w:p w14:paraId="3B0AF6BA" w14:textId="77777777" w:rsidR="005B4CB7" w:rsidRPr="00DE0B89" w:rsidRDefault="005B4CB7" w:rsidP="005B4CB7">
            <w:pPr>
              <w:pStyle w:val="TAL"/>
            </w:pPr>
          </w:p>
        </w:tc>
      </w:tr>
      <w:tr w:rsidR="005B4CB7" w:rsidRPr="00DE0B89" w14:paraId="2A57C3D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262FFA3"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AF5D18E"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374F70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367CA0" w14:textId="77777777" w:rsidR="005B4CB7" w:rsidRPr="00DE0B89" w:rsidRDefault="005B4CB7" w:rsidP="005B4CB7">
            <w:pPr>
              <w:pStyle w:val="TAL"/>
            </w:pPr>
          </w:p>
        </w:tc>
      </w:tr>
    </w:tbl>
    <w:p w14:paraId="0401E8E7" w14:textId="77777777" w:rsidR="005B4CB7" w:rsidRPr="00DE0B89" w:rsidRDefault="005B4CB7" w:rsidP="005B4CB7"/>
    <w:p w14:paraId="5850A3CF" w14:textId="77777777" w:rsidR="005B4CB7" w:rsidRPr="00DE0B89" w:rsidRDefault="005B4CB7" w:rsidP="005B4CB7">
      <w:pPr>
        <w:pStyle w:val="TH"/>
      </w:pPr>
      <w:r w:rsidRPr="00DE0B89">
        <w:t xml:space="preserve">Table 7.1.1.1.4.3.3-16: </w:t>
      </w:r>
      <w:r w:rsidRPr="00DE0B89">
        <w:rPr>
          <w:i/>
        </w:rPr>
        <w:t xml:space="preserve">CSI-ResourcePeriodicityAndOffset_Id1 </w:t>
      </w:r>
      <w:r w:rsidRPr="00DE0B89">
        <w:t xml:space="preserve">(Table 7.1.1.1.4.3.3-15: </w:t>
      </w:r>
      <w:r w:rsidRPr="00DE0B89">
        <w:rPr>
          <w:i/>
        </w:rPr>
        <w:t>NZP-CSI-RS-ResourceId1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79F30CF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8A91764" w14:textId="77777777" w:rsidR="005B4CB7" w:rsidRPr="00DE0B89" w:rsidRDefault="005B4CB7" w:rsidP="005B4CB7">
            <w:pPr>
              <w:pStyle w:val="TAH"/>
              <w:jc w:val="left"/>
              <w:rPr>
                <w:b w:val="0"/>
              </w:rPr>
            </w:pPr>
            <w:r w:rsidRPr="00DE0B89">
              <w:rPr>
                <w:b w:val="0"/>
              </w:rPr>
              <w:t>Derivation Path: TS 38.508-1 [4], Table 4.6.3-43</w:t>
            </w:r>
          </w:p>
        </w:tc>
      </w:tr>
      <w:tr w:rsidR="005B4CB7" w:rsidRPr="00DE0B89" w14:paraId="0A788C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C45AEC1"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4E1D86"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7CF5774"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385AB257" w14:textId="77777777" w:rsidR="005B4CB7" w:rsidRPr="00DE0B89" w:rsidRDefault="005B4CB7" w:rsidP="005B4CB7">
            <w:pPr>
              <w:pStyle w:val="TAH"/>
            </w:pPr>
            <w:r w:rsidRPr="00DE0B89">
              <w:t>Condition</w:t>
            </w:r>
          </w:p>
        </w:tc>
      </w:tr>
      <w:tr w:rsidR="005B4CB7" w:rsidRPr="00DE0B89" w14:paraId="1521EB3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3626A" w14:textId="77777777" w:rsidR="005B4CB7" w:rsidRPr="00DE0B89" w:rsidRDefault="005B4CB7" w:rsidP="005B4CB7">
            <w:pPr>
              <w:pStyle w:val="TAL"/>
            </w:pPr>
            <w:r w:rsidRPr="00DE0B89">
              <w:t xml:space="preserve">CSI-ResourcePeriodicityAndOffset ::= </w:t>
            </w:r>
            <w:r w:rsidRPr="00DE0B89">
              <w:rPr>
                <w:snapToGrid w:val="0"/>
              </w:rPr>
              <w:t xml:space="preserve">CHOICE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003535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AA16B2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998220" w14:textId="77777777" w:rsidR="005B4CB7" w:rsidRPr="00DE0B89" w:rsidRDefault="005B4CB7" w:rsidP="005B4CB7">
            <w:pPr>
              <w:pStyle w:val="TAL"/>
            </w:pPr>
          </w:p>
        </w:tc>
      </w:tr>
      <w:tr w:rsidR="005B4CB7" w:rsidRPr="00DE0B89" w14:paraId="4E6C427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49F599" w14:textId="77777777" w:rsidR="005B4CB7" w:rsidRPr="00DE0B89" w:rsidRDefault="005B4CB7" w:rsidP="005B4CB7">
            <w:pPr>
              <w:pStyle w:val="TAL"/>
            </w:pPr>
            <w:r w:rsidRPr="00DE0B89">
              <w:t xml:space="preserve">  slots80</w:t>
            </w:r>
          </w:p>
        </w:tc>
        <w:tc>
          <w:tcPr>
            <w:tcW w:w="2267" w:type="dxa"/>
            <w:tcBorders>
              <w:top w:val="single" w:sz="4" w:space="0" w:color="auto"/>
              <w:left w:val="single" w:sz="4" w:space="0" w:color="auto"/>
              <w:bottom w:val="single" w:sz="4" w:space="0" w:color="auto"/>
              <w:right w:val="single" w:sz="4" w:space="0" w:color="auto"/>
            </w:tcBorders>
            <w:hideMark/>
          </w:tcPr>
          <w:p w14:paraId="1D5FCD25" w14:textId="77777777" w:rsidR="005B4CB7" w:rsidRPr="00DE0B89" w:rsidRDefault="005B4CB7" w:rsidP="005B4CB7">
            <w:pPr>
              <w:pStyle w:val="TAL"/>
            </w:pPr>
            <w:r w:rsidRPr="00DE0B89">
              <w:t>11</w:t>
            </w:r>
          </w:p>
        </w:tc>
        <w:tc>
          <w:tcPr>
            <w:tcW w:w="1700" w:type="dxa"/>
            <w:tcBorders>
              <w:top w:val="single" w:sz="4" w:space="0" w:color="auto"/>
              <w:left w:val="single" w:sz="4" w:space="0" w:color="auto"/>
              <w:bottom w:val="single" w:sz="4" w:space="0" w:color="auto"/>
              <w:right w:val="single" w:sz="4" w:space="0" w:color="auto"/>
            </w:tcBorders>
          </w:tcPr>
          <w:p w14:paraId="7F4DC0C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E8B4C8" w14:textId="77777777" w:rsidR="005B4CB7" w:rsidRPr="00DE0B89" w:rsidRDefault="005B4CB7" w:rsidP="005B4CB7">
            <w:pPr>
              <w:pStyle w:val="TAL"/>
            </w:pPr>
            <w:r w:rsidRPr="00DE0B89">
              <w:t>FR1</w:t>
            </w:r>
          </w:p>
        </w:tc>
      </w:tr>
      <w:tr w:rsidR="005B4CB7" w:rsidRPr="00DE0B89" w14:paraId="78CB7D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A3F631E" w14:textId="77777777" w:rsidR="005B4CB7" w:rsidRPr="00DE0B89" w:rsidRDefault="005B4CB7" w:rsidP="005B4CB7">
            <w:pPr>
              <w:pStyle w:val="TAL"/>
            </w:pPr>
            <w:r w:rsidRPr="00DE0B89">
              <w:t xml:space="preserve">  slots320</w:t>
            </w:r>
          </w:p>
        </w:tc>
        <w:tc>
          <w:tcPr>
            <w:tcW w:w="2267" w:type="dxa"/>
            <w:tcBorders>
              <w:top w:val="single" w:sz="4" w:space="0" w:color="auto"/>
              <w:left w:val="single" w:sz="4" w:space="0" w:color="auto"/>
              <w:bottom w:val="single" w:sz="4" w:space="0" w:color="auto"/>
              <w:right w:val="single" w:sz="4" w:space="0" w:color="auto"/>
            </w:tcBorders>
            <w:hideMark/>
          </w:tcPr>
          <w:p w14:paraId="5CCA4818" w14:textId="77777777" w:rsidR="005B4CB7" w:rsidRPr="00DE0B89" w:rsidRDefault="005B4CB7" w:rsidP="005B4CB7">
            <w:pPr>
              <w:pStyle w:val="TAL"/>
            </w:pPr>
            <w:r w:rsidRPr="00DE0B89">
              <w:t>41</w:t>
            </w:r>
          </w:p>
        </w:tc>
        <w:tc>
          <w:tcPr>
            <w:tcW w:w="1700" w:type="dxa"/>
            <w:tcBorders>
              <w:top w:val="single" w:sz="4" w:space="0" w:color="auto"/>
              <w:left w:val="single" w:sz="4" w:space="0" w:color="auto"/>
              <w:bottom w:val="single" w:sz="4" w:space="0" w:color="auto"/>
              <w:right w:val="single" w:sz="4" w:space="0" w:color="auto"/>
            </w:tcBorders>
          </w:tcPr>
          <w:p w14:paraId="573CA48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80806C" w14:textId="77777777" w:rsidR="005B4CB7" w:rsidRPr="00DE0B89" w:rsidRDefault="005B4CB7" w:rsidP="005B4CB7">
            <w:pPr>
              <w:pStyle w:val="TAL"/>
            </w:pPr>
            <w:r w:rsidRPr="00DE0B89">
              <w:t>FR2</w:t>
            </w:r>
          </w:p>
        </w:tc>
      </w:tr>
      <w:tr w:rsidR="005B4CB7" w:rsidRPr="00DE0B89" w14:paraId="668C231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9EA35D"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DEDEA9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DB1D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AB8EA6" w14:textId="77777777" w:rsidR="005B4CB7" w:rsidRPr="00DE0B89" w:rsidRDefault="005B4CB7" w:rsidP="005B4CB7">
            <w:pPr>
              <w:pStyle w:val="TAL"/>
            </w:pPr>
          </w:p>
        </w:tc>
      </w:tr>
    </w:tbl>
    <w:p w14:paraId="292BDAD7" w14:textId="77777777" w:rsidR="005B4CB7" w:rsidRPr="00DE0B89" w:rsidRDefault="005B4CB7" w:rsidP="005B4CB7"/>
    <w:p w14:paraId="127732A4" w14:textId="77777777" w:rsidR="005B4CB7" w:rsidRPr="00DE0B89" w:rsidRDefault="005B4CB7" w:rsidP="005B4CB7"/>
    <w:p w14:paraId="01DE6A77" w14:textId="77777777" w:rsidR="005B4CB7" w:rsidRPr="00DE0B89" w:rsidRDefault="005B4CB7" w:rsidP="005B4CB7">
      <w:pPr>
        <w:pStyle w:val="TH"/>
      </w:pPr>
      <w:r w:rsidRPr="00DE0B89">
        <w:t xml:space="preserve">Table 7.1.1.1.4.3.3-17: </w:t>
      </w:r>
      <w:r w:rsidRPr="00DE0B89">
        <w:rPr>
          <w:i/>
        </w:rPr>
        <w:t xml:space="preserve">NZP-CSI-RS-ResourceSetid0 </w:t>
      </w:r>
      <w:r w:rsidRPr="00DE0B89">
        <w:t xml:space="preserve">(Table 7.1.1.1.4.3.3-13: </w:t>
      </w:r>
      <w:r w:rsidRPr="00DE0B89">
        <w:rPr>
          <w:i/>
          <w:iCs/>
        </w:rPr>
        <w:t>CSI-MeasConfig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3E30407E"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A70323" w14:textId="77777777" w:rsidR="005B4CB7" w:rsidRPr="00DE0B89" w:rsidRDefault="005B4CB7" w:rsidP="005B4CB7">
            <w:pPr>
              <w:pStyle w:val="TAH"/>
              <w:jc w:val="left"/>
              <w:rPr>
                <w:b w:val="0"/>
              </w:rPr>
            </w:pPr>
            <w:r w:rsidRPr="00DE0B89">
              <w:rPr>
                <w:b w:val="0"/>
              </w:rPr>
              <w:t>Derivation Path: TS 38.508-1 [4], Table 4.6.3-87</w:t>
            </w:r>
          </w:p>
        </w:tc>
      </w:tr>
      <w:tr w:rsidR="005B4CB7" w:rsidRPr="00DE0B89" w14:paraId="10919A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C26E608"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3ACF4"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341EE3A2"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200F9346" w14:textId="77777777" w:rsidR="005B4CB7" w:rsidRPr="00DE0B89" w:rsidRDefault="005B4CB7" w:rsidP="005B4CB7">
            <w:pPr>
              <w:pStyle w:val="TAH"/>
            </w:pPr>
            <w:r w:rsidRPr="00DE0B89">
              <w:t>Condition</w:t>
            </w:r>
          </w:p>
        </w:tc>
      </w:tr>
      <w:tr w:rsidR="005B4CB7" w:rsidRPr="00DE0B89" w14:paraId="75C55F7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CE4EC4C" w14:textId="77777777" w:rsidR="005B4CB7" w:rsidRPr="00DE0B89" w:rsidRDefault="005B4CB7" w:rsidP="005B4CB7">
            <w:pPr>
              <w:pStyle w:val="TAL"/>
            </w:pPr>
            <w:r w:rsidRPr="00DE0B89">
              <w:t xml:space="preserve">NZP-CSI-RS-ResourceSet ::=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549FE1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2A5BA6E"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AEDF463" w14:textId="77777777" w:rsidR="005B4CB7" w:rsidRPr="00DE0B89" w:rsidRDefault="005B4CB7" w:rsidP="005B4CB7">
            <w:pPr>
              <w:pStyle w:val="TAL"/>
            </w:pPr>
          </w:p>
        </w:tc>
      </w:tr>
      <w:tr w:rsidR="005B4CB7" w:rsidRPr="00DE0B89" w14:paraId="3783388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FED4356" w14:textId="77777777" w:rsidR="005B4CB7" w:rsidRPr="00DE0B89" w:rsidRDefault="005B4CB7" w:rsidP="005B4CB7">
            <w:pPr>
              <w:pStyle w:val="TAL"/>
            </w:pPr>
            <w:r w:rsidRPr="00DE0B89">
              <w:t xml:space="preserve">  nzp-CSI-ResourceSetId</w:t>
            </w:r>
          </w:p>
        </w:tc>
        <w:tc>
          <w:tcPr>
            <w:tcW w:w="2267" w:type="dxa"/>
            <w:tcBorders>
              <w:top w:val="single" w:sz="4" w:space="0" w:color="auto"/>
              <w:left w:val="single" w:sz="4" w:space="0" w:color="auto"/>
              <w:bottom w:val="single" w:sz="4" w:space="0" w:color="auto"/>
              <w:right w:val="single" w:sz="4" w:space="0" w:color="auto"/>
            </w:tcBorders>
            <w:hideMark/>
          </w:tcPr>
          <w:p w14:paraId="3C3CF6B6"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9D16E0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75AD39" w14:textId="77777777" w:rsidR="005B4CB7" w:rsidRPr="00DE0B89" w:rsidRDefault="005B4CB7" w:rsidP="005B4CB7">
            <w:pPr>
              <w:pStyle w:val="TAL"/>
            </w:pPr>
          </w:p>
        </w:tc>
      </w:tr>
      <w:tr w:rsidR="005B4CB7" w:rsidRPr="00DE0B89" w14:paraId="11733C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01C5E32" w14:textId="77777777" w:rsidR="005B4CB7" w:rsidRPr="00DE0B89" w:rsidRDefault="005B4CB7" w:rsidP="005B4CB7">
            <w:pPr>
              <w:pStyle w:val="TAL"/>
            </w:pPr>
            <w:r w:rsidRPr="00DE0B89">
              <w:t xml:space="preserve">  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hideMark/>
          </w:tcPr>
          <w:p w14:paraId="1B568520" w14:textId="77777777" w:rsidR="005B4CB7" w:rsidRPr="00DE0B89" w:rsidRDefault="005B4CB7" w:rsidP="005B4CB7">
            <w:pPr>
              <w:pStyle w:val="TAL"/>
            </w:pPr>
            <w:r w:rsidRPr="00DE0B89">
              <w:t>2 entries</w:t>
            </w:r>
          </w:p>
        </w:tc>
        <w:tc>
          <w:tcPr>
            <w:tcW w:w="1700" w:type="dxa"/>
            <w:tcBorders>
              <w:top w:val="single" w:sz="4" w:space="0" w:color="auto"/>
              <w:left w:val="single" w:sz="4" w:space="0" w:color="auto"/>
              <w:bottom w:val="single" w:sz="4" w:space="0" w:color="auto"/>
              <w:right w:val="single" w:sz="4" w:space="0" w:color="auto"/>
            </w:tcBorders>
          </w:tcPr>
          <w:p w14:paraId="613DD1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BA48446" w14:textId="77777777" w:rsidR="005B4CB7" w:rsidRPr="00DE0B89" w:rsidRDefault="005B4CB7" w:rsidP="005B4CB7">
            <w:pPr>
              <w:pStyle w:val="TAL"/>
            </w:pPr>
          </w:p>
        </w:tc>
      </w:tr>
      <w:tr w:rsidR="005B4CB7" w:rsidRPr="00DE0B89" w14:paraId="119321D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F38092" w14:textId="77777777" w:rsidR="005B4CB7" w:rsidRPr="00DE0B89" w:rsidRDefault="005B4CB7" w:rsidP="005B4CB7">
            <w:pPr>
              <w:pStyle w:val="TAL"/>
            </w:pPr>
            <w:r w:rsidRPr="00DE0B89">
              <w:t xml:space="preserve">    NZP-CSI-RS-ResourceId[1]</w:t>
            </w:r>
          </w:p>
        </w:tc>
        <w:tc>
          <w:tcPr>
            <w:tcW w:w="2267" w:type="dxa"/>
            <w:tcBorders>
              <w:top w:val="single" w:sz="4" w:space="0" w:color="auto"/>
              <w:left w:val="single" w:sz="4" w:space="0" w:color="auto"/>
              <w:bottom w:val="single" w:sz="4" w:space="0" w:color="auto"/>
              <w:right w:val="single" w:sz="4" w:space="0" w:color="auto"/>
            </w:tcBorders>
            <w:hideMark/>
          </w:tcPr>
          <w:p w14:paraId="74982C0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tcPr>
          <w:p w14:paraId="0CDE7505"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4D3BFE2F" w14:textId="77777777" w:rsidR="005B4CB7" w:rsidRPr="00DE0B89" w:rsidRDefault="005B4CB7" w:rsidP="005B4CB7">
            <w:pPr>
              <w:pStyle w:val="TAL"/>
            </w:pPr>
          </w:p>
        </w:tc>
      </w:tr>
      <w:tr w:rsidR="005B4CB7" w:rsidRPr="00DE0B89" w14:paraId="12D4E81C" w14:textId="77777777" w:rsidTr="005B4CB7">
        <w:tc>
          <w:tcPr>
            <w:tcW w:w="4535" w:type="dxa"/>
            <w:tcBorders>
              <w:top w:val="single" w:sz="4" w:space="0" w:color="auto"/>
              <w:left w:val="single" w:sz="4" w:space="0" w:color="auto"/>
              <w:bottom w:val="single" w:sz="4" w:space="0" w:color="auto"/>
              <w:right w:val="single" w:sz="4" w:space="0" w:color="auto"/>
            </w:tcBorders>
          </w:tcPr>
          <w:p w14:paraId="54865454" w14:textId="77777777" w:rsidR="005B4CB7" w:rsidRPr="00DE0B89" w:rsidRDefault="005B4CB7" w:rsidP="005B4CB7">
            <w:pPr>
              <w:pStyle w:val="TAL"/>
            </w:pPr>
            <w:r w:rsidRPr="00DE0B89">
              <w:t xml:space="preserve">    NZP-CSI-RS-ResourceId[2]</w:t>
            </w:r>
          </w:p>
        </w:tc>
        <w:tc>
          <w:tcPr>
            <w:tcW w:w="2267" w:type="dxa"/>
            <w:tcBorders>
              <w:top w:val="single" w:sz="4" w:space="0" w:color="auto"/>
              <w:left w:val="single" w:sz="4" w:space="0" w:color="auto"/>
              <w:bottom w:val="single" w:sz="4" w:space="0" w:color="auto"/>
              <w:right w:val="single" w:sz="4" w:space="0" w:color="auto"/>
            </w:tcBorders>
          </w:tcPr>
          <w:p w14:paraId="405DF3D5" w14:textId="77777777" w:rsidR="005B4CB7" w:rsidRPr="00DE0B89" w:rsidRDefault="005B4CB7" w:rsidP="005B4CB7">
            <w:pPr>
              <w:pStyle w:val="TAL"/>
            </w:pPr>
            <w:r w:rsidRPr="00DE0B89">
              <w:t>1</w:t>
            </w:r>
          </w:p>
        </w:tc>
        <w:tc>
          <w:tcPr>
            <w:tcW w:w="1700" w:type="dxa"/>
            <w:tcBorders>
              <w:top w:val="single" w:sz="4" w:space="0" w:color="auto"/>
              <w:left w:val="single" w:sz="4" w:space="0" w:color="auto"/>
              <w:bottom w:val="single" w:sz="4" w:space="0" w:color="auto"/>
              <w:right w:val="single" w:sz="4" w:space="0" w:color="auto"/>
            </w:tcBorders>
          </w:tcPr>
          <w:p w14:paraId="6F5FF9A2" w14:textId="77777777" w:rsidR="005B4CB7" w:rsidRPr="00DE0B89" w:rsidRDefault="005B4CB7" w:rsidP="005B4CB7">
            <w:pPr>
              <w:pStyle w:val="TAL"/>
            </w:pPr>
            <w:r w:rsidRPr="00DE0B89">
              <w:t>entry 2</w:t>
            </w:r>
          </w:p>
        </w:tc>
        <w:tc>
          <w:tcPr>
            <w:tcW w:w="1245" w:type="dxa"/>
            <w:tcBorders>
              <w:top w:val="single" w:sz="4" w:space="0" w:color="auto"/>
              <w:left w:val="single" w:sz="4" w:space="0" w:color="auto"/>
              <w:bottom w:val="single" w:sz="4" w:space="0" w:color="auto"/>
              <w:right w:val="single" w:sz="4" w:space="0" w:color="auto"/>
            </w:tcBorders>
          </w:tcPr>
          <w:p w14:paraId="4FF8B216" w14:textId="77777777" w:rsidR="005B4CB7" w:rsidRPr="00DE0B89" w:rsidRDefault="005B4CB7" w:rsidP="005B4CB7">
            <w:pPr>
              <w:pStyle w:val="TAL"/>
            </w:pPr>
          </w:p>
        </w:tc>
      </w:tr>
      <w:tr w:rsidR="005B4CB7" w:rsidRPr="00DE0B89" w14:paraId="0E3376F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D94627" w14:textId="77777777" w:rsidR="005B4CB7" w:rsidRPr="00DE0B89" w:rsidRDefault="005B4CB7" w:rsidP="005B4CB7">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66500B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D8347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0614225" w14:textId="77777777" w:rsidR="005B4CB7" w:rsidRPr="00DE0B89" w:rsidRDefault="005B4CB7" w:rsidP="005B4CB7">
            <w:pPr>
              <w:pStyle w:val="TAL"/>
            </w:pPr>
          </w:p>
        </w:tc>
      </w:tr>
      <w:tr w:rsidR="005B4CB7" w:rsidRPr="00DE0B89" w14:paraId="260EA1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6775F6" w14:textId="77777777" w:rsidR="005B4CB7" w:rsidRPr="00DE0B89" w:rsidRDefault="005B4CB7" w:rsidP="005B4CB7">
            <w:pPr>
              <w:pStyle w:val="TAL"/>
            </w:pPr>
            <w:r w:rsidRPr="00DE0B89">
              <w:t xml:space="preserve">  trs-Info</w:t>
            </w:r>
          </w:p>
        </w:tc>
        <w:tc>
          <w:tcPr>
            <w:tcW w:w="2267" w:type="dxa"/>
            <w:tcBorders>
              <w:top w:val="single" w:sz="4" w:space="0" w:color="auto"/>
              <w:left w:val="single" w:sz="4" w:space="0" w:color="auto"/>
              <w:bottom w:val="single" w:sz="4" w:space="0" w:color="auto"/>
              <w:right w:val="single" w:sz="4" w:space="0" w:color="auto"/>
            </w:tcBorders>
            <w:hideMark/>
          </w:tcPr>
          <w:p w14:paraId="072539DC" w14:textId="77777777" w:rsidR="005B4CB7" w:rsidRPr="00DE0B89" w:rsidRDefault="005B4CB7" w:rsidP="005B4CB7">
            <w:pPr>
              <w:pStyle w:val="TAL"/>
            </w:pPr>
            <w:r w:rsidRPr="00DE0B89">
              <w:t>true</w:t>
            </w:r>
          </w:p>
        </w:tc>
        <w:tc>
          <w:tcPr>
            <w:tcW w:w="1700" w:type="dxa"/>
            <w:tcBorders>
              <w:top w:val="single" w:sz="4" w:space="0" w:color="auto"/>
              <w:left w:val="single" w:sz="4" w:space="0" w:color="auto"/>
              <w:bottom w:val="single" w:sz="4" w:space="0" w:color="auto"/>
              <w:right w:val="single" w:sz="4" w:space="0" w:color="auto"/>
            </w:tcBorders>
          </w:tcPr>
          <w:p w14:paraId="3A29581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24E915" w14:textId="77777777" w:rsidR="005B4CB7" w:rsidRPr="00DE0B89" w:rsidRDefault="005B4CB7" w:rsidP="005B4CB7">
            <w:pPr>
              <w:pStyle w:val="TAL"/>
            </w:pPr>
          </w:p>
        </w:tc>
      </w:tr>
      <w:tr w:rsidR="005B4CB7" w:rsidRPr="00DE0B89" w14:paraId="6148954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470716"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1E7AA0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7218D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2F010F" w14:textId="77777777" w:rsidR="005B4CB7" w:rsidRPr="00DE0B89" w:rsidRDefault="005B4CB7" w:rsidP="005B4CB7">
            <w:pPr>
              <w:pStyle w:val="TAL"/>
            </w:pPr>
          </w:p>
        </w:tc>
      </w:tr>
    </w:tbl>
    <w:p w14:paraId="3894D117" w14:textId="77777777" w:rsidR="005B4CB7" w:rsidRPr="00DE0B89" w:rsidRDefault="005B4CB7" w:rsidP="005B4CB7"/>
    <w:p w14:paraId="40262D95" w14:textId="77777777" w:rsidR="005B4CB7" w:rsidRPr="00DE0B89" w:rsidRDefault="005B4CB7" w:rsidP="005B4CB7">
      <w:pPr>
        <w:pStyle w:val="TH"/>
        <w:rPr>
          <w:i/>
        </w:rPr>
      </w:pPr>
      <w:r w:rsidRPr="00DE0B89">
        <w:t xml:space="preserve">Table 7.1.1.1.4.3.3-18: </w:t>
      </w:r>
      <w:r w:rsidRPr="00DE0B89">
        <w:rPr>
          <w:i/>
        </w:rPr>
        <w:t xml:space="preserve">BWP-UplinkDedicated </w:t>
      </w:r>
      <w:r w:rsidRPr="00DE0B89">
        <w:t xml:space="preserve">(Table 7.1.1.1.4.3.3-5: </w:t>
      </w:r>
      <w:r w:rsidRPr="00DE0B89">
        <w:rPr>
          <w:i/>
        </w:rPr>
        <w:t>ServingCellConfig</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4DBD4214"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3AF78E2" w14:textId="77777777" w:rsidR="005B4CB7" w:rsidRPr="00DE0B89" w:rsidRDefault="005B4CB7" w:rsidP="005B4CB7">
            <w:pPr>
              <w:pStyle w:val="TAH"/>
              <w:jc w:val="left"/>
              <w:rPr>
                <w:b w:val="0"/>
              </w:rPr>
            </w:pPr>
            <w:r w:rsidRPr="00DE0B89">
              <w:rPr>
                <w:b w:val="0"/>
              </w:rPr>
              <w:t>Derivation Path: TS 38.508-1 [4], Table 4.6.3-15</w:t>
            </w:r>
          </w:p>
        </w:tc>
      </w:tr>
      <w:tr w:rsidR="005B4CB7" w:rsidRPr="00DE0B89" w14:paraId="113B996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09CDA25"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69B853"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ED11DCC"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0770E631" w14:textId="77777777" w:rsidR="005B4CB7" w:rsidRPr="00DE0B89" w:rsidRDefault="005B4CB7" w:rsidP="005B4CB7">
            <w:pPr>
              <w:pStyle w:val="TAH"/>
            </w:pPr>
            <w:r w:rsidRPr="00DE0B89">
              <w:t>Condition</w:t>
            </w:r>
          </w:p>
        </w:tc>
      </w:tr>
      <w:tr w:rsidR="005B4CB7" w:rsidRPr="00DE0B89" w14:paraId="5C2D455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79CA35" w14:textId="77777777" w:rsidR="005B4CB7" w:rsidRPr="00DE0B89" w:rsidRDefault="005B4CB7" w:rsidP="005B4CB7">
            <w:pPr>
              <w:pStyle w:val="TAL"/>
            </w:pPr>
            <w:r w:rsidRPr="00DE0B89">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794F246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C34526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E49B18D" w14:textId="77777777" w:rsidR="005B4CB7" w:rsidRPr="00DE0B89" w:rsidRDefault="005B4CB7" w:rsidP="005B4CB7">
            <w:pPr>
              <w:pStyle w:val="TAL"/>
            </w:pPr>
          </w:p>
        </w:tc>
      </w:tr>
      <w:tr w:rsidR="005B4CB7" w:rsidRPr="00DE0B89" w14:paraId="50B2032F" w14:textId="77777777" w:rsidTr="005B4CB7">
        <w:tc>
          <w:tcPr>
            <w:tcW w:w="4535" w:type="dxa"/>
            <w:tcBorders>
              <w:top w:val="single" w:sz="4" w:space="0" w:color="auto"/>
              <w:left w:val="single" w:sz="4" w:space="0" w:color="auto"/>
              <w:bottom w:val="single" w:sz="4" w:space="0" w:color="auto"/>
              <w:right w:val="single" w:sz="4" w:space="0" w:color="auto"/>
            </w:tcBorders>
          </w:tcPr>
          <w:p w14:paraId="4FCAE424" w14:textId="77777777" w:rsidR="005B4CB7" w:rsidRPr="00DE0B89" w:rsidRDefault="005B4CB7" w:rsidP="005B4CB7">
            <w:pPr>
              <w:pStyle w:val="TAL"/>
            </w:pPr>
            <w:r w:rsidRPr="00DE0B89">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59F0D6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1D0DC9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C4A7A" w14:textId="77777777" w:rsidR="005B4CB7" w:rsidRPr="00DE0B89" w:rsidRDefault="005B4CB7" w:rsidP="005B4CB7">
            <w:pPr>
              <w:pStyle w:val="TAL"/>
            </w:pPr>
          </w:p>
        </w:tc>
      </w:tr>
      <w:tr w:rsidR="005B4CB7" w:rsidRPr="00DE0B89" w14:paraId="5CE7650C" w14:textId="77777777" w:rsidTr="005B4CB7">
        <w:tc>
          <w:tcPr>
            <w:tcW w:w="4535" w:type="dxa"/>
          </w:tcPr>
          <w:p w14:paraId="58310C3F" w14:textId="77777777" w:rsidR="005B4CB7" w:rsidRPr="00DE0B89" w:rsidRDefault="005B4CB7" w:rsidP="005B4CB7">
            <w:pPr>
              <w:pStyle w:val="TAL"/>
            </w:pPr>
            <w:r w:rsidRPr="00DE0B89">
              <w:t xml:space="preserve">    setup</w:t>
            </w:r>
          </w:p>
        </w:tc>
        <w:tc>
          <w:tcPr>
            <w:tcW w:w="2267" w:type="dxa"/>
          </w:tcPr>
          <w:p w14:paraId="6CAFB57C" w14:textId="77777777" w:rsidR="005B4CB7" w:rsidRPr="00DE0B89" w:rsidRDefault="005B4CB7" w:rsidP="005B4CB7">
            <w:pPr>
              <w:pStyle w:val="TAL"/>
            </w:pPr>
            <w:r w:rsidRPr="00DE0B89">
              <w:t>PUCCH-Config</w:t>
            </w:r>
          </w:p>
        </w:tc>
        <w:tc>
          <w:tcPr>
            <w:tcW w:w="1700" w:type="dxa"/>
          </w:tcPr>
          <w:p w14:paraId="2BD245C4" w14:textId="77777777" w:rsidR="005B4CB7" w:rsidRPr="00DE0B89" w:rsidRDefault="005B4CB7" w:rsidP="005B4CB7">
            <w:pPr>
              <w:pStyle w:val="TAL"/>
            </w:pPr>
          </w:p>
        </w:tc>
        <w:tc>
          <w:tcPr>
            <w:tcW w:w="1245" w:type="dxa"/>
          </w:tcPr>
          <w:p w14:paraId="3CCB4373" w14:textId="77777777" w:rsidR="005B4CB7" w:rsidRPr="00DE0B89" w:rsidRDefault="005B4CB7" w:rsidP="005B4CB7">
            <w:pPr>
              <w:pStyle w:val="TAL"/>
            </w:pPr>
          </w:p>
        </w:tc>
      </w:tr>
      <w:tr w:rsidR="005B4CB7" w:rsidRPr="00DE0B89" w14:paraId="346B25BB" w14:textId="77777777" w:rsidTr="005B4CB7">
        <w:tc>
          <w:tcPr>
            <w:tcW w:w="4535" w:type="dxa"/>
          </w:tcPr>
          <w:p w14:paraId="341C6822" w14:textId="77777777" w:rsidR="005B4CB7" w:rsidRPr="00DE0B89" w:rsidRDefault="005B4CB7" w:rsidP="005B4CB7">
            <w:pPr>
              <w:pStyle w:val="TAL"/>
            </w:pPr>
            <w:r w:rsidRPr="00DE0B89">
              <w:t xml:space="preserve">  }</w:t>
            </w:r>
          </w:p>
        </w:tc>
        <w:tc>
          <w:tcPr>
            <w:tcW w:w="2267" w:type="dxa"/>
          </w:tcPr>
          <w:p w14:paraId="40D3B3F9" w14:textId="77777777" w:rsidR="005B4CB7" w:rsidRPr="00DE0B89" w:rsidRDefault="005B4CB7" w:rsidP="005B4CB7">
            <w:pPr>
              <w:pStyle w:val="TAL"/>
            </w:pPr>
          </w:p>
        </w:tc>
        <w:tc>
          <w:tcPr>
            <w:tcW w:w="1700" w:type="dxa"/>
          </w:tcPr>
          <w:p w14:paraId="14AC2636" w14:textId="77777777" w:rsidR="005B4CB7" w:rsidRPr="00DE0B89" w:rsidRDefault="005B4CB7" w:rsidP="005B4CB7">
            <w:pPr>
              <w:pStyle w:val="TAL"/>
            </w:pPr>
          </w:p>
        </w:tc>
        <w:tc>
          <w:tcPr>
            <w:tcW w:w="1245" w:type="dxa"/>
          </w:tcPr>
          <w:p w14:paraId="2B42956C" w14:textId="77777777" w:rsidR="005B4CB7" w:rsidRPr="00DE0B89" w:rsidRDefault="005B4CB7" w:rsidP="005B4CB7">
            <w:pPr>
              <w:pStyle w:val="TAL"/>
            </w:pPr>
          </w:p>
        </w:tc>
      </w:tr>
      <w:tr w:rsidR="005B4CB7" w:rsidRPr="00DE0B89" w14:paraId="1C36B406" w14:textId="77777777" w:rsidTr="005B4CB7">
        <w:tc>
          <w:tcPr>
            <w:tcW w:w="4535" w:type="dxa"/>
            <w:tcBorders>
              <w:top w:val="single" w:sz="4" w:space="0" w:color="auto"/>
              <w:left w:val="single" w:sz="4" w:space="0" w:color="auto"/>
              <w:bottom w:val="single" w:sz="4" w:space="0" w:color="auto"/>
              <w:right w:val="single" w:sz="4" w:space="0" w:color="auto"/>
            </w:tcBorders>
          </w:tcPr>
          <w:p w14:paraId="0D933414" w14:textId="77777777" w:rsidR="005B4CB7" w:rsidRPr="00DE0B89" w:rsidRDefault="005B4CB7" w:rsidP="005B4CB7">
            <w:pPr>
              <w:pStyle w:val="TAL"/>
            </w:pPr>
            <w:r w:rsidRPr="00DE0B89">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3419F2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782BA3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2E81CF" w14:textId="77777777" w:rsidR="005B4CB7" w:rsidRPr="00DE0B89" w:rsidRDefault="005B4CB7" w:rsidP="005B4CB7">
            <w:pPr>
              <w:pStyle w:val="TAL"/>
            </w:pPr>
          </w:p>
        </w:tc>
      </w:tr>
      <w:tr w:rsidR="005B4CB7" w:rsidRPr="00DE0B89" w14:paraId="20BA3F0F" w14:textId="77777777" w:rsidTr="005B4CB7">
        <w:tc>
          <w:tcPr>
            <w:tcW w:w="4535" w:type="dxa"/>
            <w:tcBorders>
              <w:bottom w:val="single" w:sz="4" w:space="0" w:color="auto"/>
            </w:tcBorders>
          </w:tcPr>
          <w:p w14:paraId="79A50B24" w14:textId="77777777" w:rsidR="005B4CB7" w:rsidRPr="00DE0B89" w:rsidRDefault="005B4CB7" w:rsidP="005B4CB7">
            <w:pPr>
              <w:pStyle w:val="TAL"/>
            </w:pPr>
            <w:r w:rsidRPr="00DE0B89">
              <w:t xml:space="preserve">    setup</w:t>
            </w:r>
          </w:p>
        </w:tc>
        <w:tc>
          <w:tcPr>
            <w:tcW w:w="2267" w:type="dxa"/>
          </w:tcPr>
          <w:p w14:paraId="4BA9506D" w14:textId="77777777" w:rsidR="005B4CB7" w:rsidRPr="00DE0B89" w:rsidRDefault="005B4CB7" w:rsidP="005B4CB7">
            <w:pPr>
              <w:pStyle w:val="TAL"/>
            </w:pPr>
            <w:r w:rsidRPr="00DE0B89">
              <w:t>PUSCH-Config</w:t>
            </w:r>
          </w:p>
        </w:tc>
        <w:tc>
          <w:tcPr>
            <w:tcW w:w="1700" w:type="dxa"/>
          </w:tcPr>
          <w:p w14:paraId="397F3240" w14:textId="77777777" w:rsidR="005B4CB7" w:rsidRPr="00DE0B89" w:rsidRDefault="005B4CB7" w:rsidP="005B4CB7">
            <w:pPr>
              <w:pStyle w:val="TAL"/>
            </w:pPr>
          </w:p>
        </w:tc>
        <w:tc>
          <w:tcPr>
            <w:tcW w:w="1245" w:type="dxa"/>
          </w:tcPr>
          <w:p w14:paraId="5FB7941E" w14:textId="77777777" w:rsidR="005B4CB7" w:rsidRPr="00DE0B89" w:rsidRDefault="005B4CB7" w:rsidP="005B4CB7">
            <w:pPr>
              <w:pStyle w:val="TAL"/>
            </w:pPr>
          </w:p>
        </w:tc>
      </w:tr>
      <w:tr w:rsidR="005B4CB7" w:rsidRPr="00DE0B89" w14:paraId="632D0F20" w14:textId="77777777" w:rsidTr="005B4CB7">
        <w:tc>
          <w:tcPr>
            <w:tcW w:w="4535" w:type="dxa"/>
            <w:tcBorders>
              <w:bottom w:val="single" w:sz="4" w:space="0" w:color="auto"/>
            </w:tcBorders>
          </w:tcPr>
          <w:p w14:paraId="2411D51A" w14:textId="77777777" w:rsidR="005B4CB7" w:rsidRPr="00DE0B89" w:rsidRDefault="005B4CB7" w:rsidP="005B4CB7">
            <w:pPr>
              <w:pStyle w:val="TAL"/>
            </w:pPr>
            <w:r w:rsidRPr="00DE0B89">
              <w:t xml:space="preserve">  }</w:t>
            </w:r>
          </w:p>
        </w:tc>
        <w:tc>
          <w:tcPr>
            <w:tcW w:w="2267" w:type="dxa"/>
          </w:tcPr>
          <w:p w14:paraId="5B291831" w14:textId="77777777" w:rsidR="005B4CB7" w:rsidRPr="00DE0B89" w:rsidRDefault="005B4CB7" w:rsidP="005B4CB7">
            <w:pPr>
              <w:pStyle w:val="TAL"/>
            </w:pPr>
          </w:p>
        </w:tc>
        <w:tc>
          <w:tcPr>
            <w:tcW w:w="1700" w:type="dxa"/>
          </w:tcPr>
          <w:p w14:paraId="5291F028" w14:textId="77777777" w:rsidR="005B4CB7" w:rsidRPr="00DE0B89" w:rsidRDefault="005B4CB7" w:rsidP="005B4CB7">
            <w:pPr>
              <w:pStyle w:val="TAL"/>
            </w:pPr>
          </w:p>
        </w:tc>
        <w:tc>
          <w:tcPr>
            <w:tcW w:w="1245" w:type="dxa"/>
          </w:tcPr>
          <w:p w14:paraId="43B71F00" w14:textId="77777777" w:rsidR="005B4CB7" w:rsidRPr="00DE0B89" w:rsidRDefault="005B4CB7" w:rsidP="005B4CB7">
            <w:pPr>
              <w:pStyle w:val="TAL"/>
            </w:pPr>
          </w:p>
        </w:tc>
      </w:tr>
      <w:tr w:rsidR="005B4CB7" w:rsidRPr="00DE0B89" w14:paraId="3F55B82C" w14:textId="77777777" w:rsidTr="005B4CB7">
        <w:tc>
          <w:tcPr>
            <w:tcW w:w="4535" w:type="dxa"/>
            <w:tcBorders>
              <w:top w:val="single" w:sz="4" w:space="0" w:color="auto"/>
              <w:left w:val="single" w:sz="4" w:space="0" w:color="auto"/>
              <w:bottom w:val="nil"/>
              <w:right w:val="single" w:sz="4" w:space="0" w:color="auto"/>
            </w:tcBorders>
            <w:hideMark/>
          </w:tcPr>
          <w:p w14:paraId="52AA2D71" w14:textId="77777777" w:rsidR="005B4CB7" w:rsidRPr="00DE0B89" w:rsidRDefault="005B4CB7" w:rsidP="005B4CB7">
            <w:pPr>
              <w:pStyle w:val="TAL"/>
            </w:pPr>
            <w:r w:rsidRPr="00DE0B89">
              <w:t xml:space="preserve">  </w:t>
            </w:r>
            <w:r w:rsidRPr="00DE0B89">
              <w:rPr>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659E3AB0" w14:textId="77777777" w:rsidR="005B4CB7" w:rsidRPr="00DE0B89" w:rsidRDefault="005B4CB7" w:rsidP="005B4CB7">
            <w:pPr>
              <w:pStyle w:val="TAL"/>
              <w:rPr>
                <w:lang w:eastAsia="zh-CN"/>
              </w:rPr>
            </w:pPr>
            <w:r w:rsidRPr="00DE0B89">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023E6EB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2966B3" w14:textId="77777777" w:rsidR="005B4CB7" w:rsidRPr="00DE0B89" w:rsidRDefault="005B4CB7" w:rsidP="005B4CB7">
            <w:pPr>
              <w:pStyle w:val="TAL"/>
              <w:rPr>
                <w:lang w:eastAsia="zh-CN"/>
              </w:rPr>
            </w:pPr>
            <w:r w:rsidRPr="00DE0B89">
              <w:rPr>
                <w:lang w:eastAsia="zh-CN"/>
              </w:rPr>
              <w:t>Step8</w:t>
            </w:r>
          </w:p>
        </w:tc>
      </w:tr>
      <w:tr w:rsidR="005B4CB7" w:rsidRPr="00DE0B89" w14:paraId="1A59DA2E" w14:textId="77777777" w:rsidTr="005B4CB7">
        <w:tc>
          <w:tcPr>
            <w:tcW w:w="4535" w:type="dxa"/>
            <w:tcBorders>
              <w:top w:val="nil"/>
              <w:left w:val="single" w:sz="4" w:space="0" w:color="auto"/>
              <w:bottom w:val="nil"/>
              <w:right w:val="single" w:sz="4" w:space="0" w:color="auto"/>
            </w:tcBorders>
          </w:tcPr>
          <w:p w14:paraId="568743FA" w14:textId="77777777" w:rsidR="005B4CB7" w:rsidRPr="00DE0B89"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1E47BF6A" w14:textId="77777777" w:rsidR="005B4CB7" w:rsidRPr="00DE0B89" w:rsidRDefault="005B4CB7" w:rsidP="005B4CB7">
            <w:pPr>
              <w:pStyle w:val="TAL"/>
            </w:pPr>
            <w:r w:rsidRPr="00DE0B89">
              <w:t>BeamFailureRecoveryConfig_CSIRS</w:t>
            </w:r>
          </w:p>
        </w:tc>
        <w:tc>
          <w:tcPr>
            <w:tcW w:w="1700" w:type="dxa"/>
            <w:tcBorders>
              <w:top w:val="single" w:sz="4" w:space="0" w:color="auto"/>
              <w:left w:val="single" w:sz="4" w:space="0" w:color="auto"/>
              <w:bottom w:val="single" w:sz="4" w:space="0" w:color="auto"/>
              <w:right w:val="single" w:sz="4" w:space="0" w:color="auto"/>
            </w:tcBorders>
          </w:tcPr>
          <w:p w14:paraId="41870712"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2714E7" w14:textId="77777777" w:rsidR="005B4CB7" w:rsidRPr="00DE0B89" w:rsidRDefault="005B4CB7" w:rsidP="005B4CB7">
            <w:pPr>
              <w:pStyle w:val="TAL"/>
              <w:rPr>
                <w:lang w:eastAsia="zh-CN"/>
              </w:rPr>
            </w:pPr>
            <w:r w:rsidRPr="00DE0B89">
              <w:rPr>
                <w:lang w:eastAsia="zh-CN"/>
              </w:rPr>
              <w:t>Step17</w:t>
            </w:r>
          </w:p>
        </w:tc>
      </w:tr>
      <w:tr w:rsidR="005B4CB7" w:rsidRPr="00DE0B89" w14:paraId="60FC3323" w14:textId="77777777" w:rsidTr="005B4CB7">
        <w:tc>
          <w:tcPr>
            <w:tcW w:w="4535" w:type="dxa"/>
            <w:tcBorders>
              <w:top w:val="nil"/>
              <w:left w:val="single" w:sz="4" w:space="0" w:color="auto"/>
              <w:bottom w:val="single" w:sz="4" w:space="0" w:color="auto"/>
              <w:right w:val="single" w:sz="4" w:space="0" w:color="auto"/>
            </w:tcBorders>
          </w:tcPr>
          <w:p w14:paraId="0413DEB9" w14:textId="77777777" w:rsidR="005B4CB7" w:rsidRPr="00DE0B89"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095401AD" w14:textId="77777777" w:rsidR="005B4CB7" w:rsidRPr="00DE0B89" w:rsidRDefault="005B4CB7" w:rsidP="005B4CB7">
            <w:pPr>
              <w:pStyle w:val="TAL"/>
              <w:rPr>
                <w:lang w:eastAsia="zh-CN"/>
              </w:rPr>
            </w:pPr>
            <w:r w:rsidRPr="00DE0B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D1129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C38618" w14:textId="77777777" w:rsidR="005B4CB7" w:rsidRPr="00DE0B89" w:rsidRDefault="005B4CB7" w:rsidP="005B4CB7">
            <w:pPr>
              <w:pStyle w:val="TAL"/>
              <w:rPr>
                <w:lang w:eastAsia="zh-CN"/>
              </w:rPr>
            </w:pPr>
            <w:r w:rsidRPr="00DE0B89">
              <w:rPr>
                <w:lang w:eastAsia="zh-CN"/>
              </w:rPr>
              <w:t>Step1</w:t>
            </w:r>
          </w:p>
        </w:tc>
      </w:tr>
      <w:tr w:rsidR="005B4CB7" w:rsidRPr="00DE0B89" w14:paraId="61F1EE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42BF8C"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09BB450A"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05448A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C750FF4" w14:textId="77777777" w:rsidR="005B4CB7" w:rsidRPr="00DE0B89" w:rsidRDefault="005B4CB7" w:rsidP="005B4CB7">
            <w:pPr>
              <w:pStyle w:val="TAL"/>
            </w:pPr>
          </w:p>
        </w:tc>
      </w:tr>
    </w:tbl>
    <w:p w14:paraId="194E6C77" w14:textId="77777777" w:rsidR="005B4CB7" w:rsidRPr="00DE0B89" w:rsidRDefault="005B4CB7" w:rsidP="005B4CB7"/>
    <w:p w14:paraId="70A3C8D3" w14:textId="77777777" w:rsidR="005B4CB7" w:rsidRPr="00DE0B89" w:rsidRDefault="005B4CB7" w:rsidP="005B4CB7">
      <w:pPr>
        <w:pStyle w:val="TH"/>
        <w:rPr>
          <w:i/>
        </w:rPr>
      </w:pPr>
      <w:r w:rsidRPr="00DE0B89">
        <w:t xml:space="preserve">Table 7.1.1.1.4.3.3-19: </w:t>
      </w:r>
      <w:r w:rsidRPr="00DE0B89">
        <w:rPr>
          <w:i/>
        </w:rPr>
        <w:t xml:space="preserve">BeamFailureRecoveryConfig_SSB </w:t>
      </w:r>
      <w:r w:rsidRPr="00DE0B89">
        <w:t xml:space="preserve">(Table 7.1.1.1.4.3.3-18: </w:t>
      </w:r>
      <w:r w:rsidRPr="00DE0B89">
        <w:rPr>
          <w:i/>
        </w:rPr>
        <w:t>BWP-UplinkDedicated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2BCF60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65C3E50" w14:textId="77777777" w:rsidR="005B4CB7" w:rsidRPr="00DE0B89" w:rsidRDefault="005B4CB7" w:rsidP="005B4CB7">
            <w:pPr>
              <w:pStyle w:val="TAH"/>
              <w:jc w:val="left"/>
              <w:rPr>
                <w:b w:val="0"/>
              </w:rPr>
            </w:pPr>
            <w:r w:rsidRPr="00DE0B89">
              <w:rPr>
                <w:b w:val="0"/>
              </w:rPr>
              <w:t>Derivation Path: TS 38.508-1 [4], Table 4.6.3-6</w:t>
            </w:r>
          </w:p>
        </w:tc>
      </w:tr>
      <w:tr w:rsidR="005B4CB7" w:rsidRPr="00DE0B89" w14:paraId="615794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49628"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68A7"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2B8ACA1"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21C36DCA" w14:textId="77777777" w:rsidR="005B4CB7" w:rsidRPr="00DE0B89" w:rsidRDefault="005B4CB7" w:rsidP="005B4CB7">
            <w:pPr>
              <w:pStyle w:val="TAH"/>
            </w:pPr>
            <w:r w:rsidRPr="00DE0B89">
              <w:t>Condition</w:t>
            </w:r>
          </w:p>
        </w:tc>
      </w:tr>
      <w:tr w:rsidR="005B4CB7" w:rsidRPr="00DE0B89" w14:paraId="3F01189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7F9514A" w14:textId="77777777" w:rsidR="005B4CB7" w:rsidRPr="00DE0B89" w:rsidRDefault="005B4CB7" w:rsidP="005B4CB7">
            <w:pPr>
              <w:pStyle w:val="TAL"/>
            </w:pPr>
            <w:r w:rsidRPr="00DE0B89">
              <w:t xml:space="preserve">BeamFailureRecoveryConfig ::= </w:t>
            </w:r>
            <w:r w:rsidRPr="00DE0B89">
              <w:rPr>
                <w:snapToGrid w:val="0"/>
              </w:rPr>
              <w:t>SEQUENCE</w:t>
            </w: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2B0742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63CD5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CA252E" w14:textId="77777777" w:rsidR="005B4CB7" w:rsidRPr="00DE0B89" w:rsidRDefault="005B4CB7" w:rsidP="005B4CB7">
            <w:pPr>
              <w:pStyle w:val="TAL"/>
            </w:pPr>
          </w:p>
        </w:tc>
      </w:tr>
      <w:tr w:rsidR="005B4CB7" w:rsidRPr="00DE0B89" w14:paraId="24FA8D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1A6D78" w14:textId="77777777" w:rsidR="005B4CB7" w:rsidRPr="00DE0B89" w:rsidRDefault="005B4CB7" w:rsidP="005B4CB7">
            <w:pPr>
              <w:pStyle w:val="TAL"/>
            </w:pPr>
            <w:r w:rsidRPr="00DE0B89">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18E6690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hideMark/>
          </w:tcPr>
          <w:p w14:paraId="5A58734E" w14:textId="77777777" w:rsidR="005B4CB7" w:rsidRPr="00DE0B89" w:rsidRDefault="005B4CB7" w:rsidP="005B4CB7">
            <w:pPr>
              <w:pStyle w:val="TAL"/>
            </w:pPr>
            <w:r w:rsidRPr="00DE0B89">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0E4C6CE7" w14:textId="77777777" w:rsidR="005B4CB7" w:rsidRPr="00DE0B89" w:rsidRDefault="005B4CB7" w:rsidP="005B4CB7">
            <w:pPr>
              <w:pStyle w:val="TAL"/>
            </w:pPr>
          </w:p>
        </w:tc>
      </w:tr>
      <w:tr w:rsidR="005B4CB7" w:rsidRPr="00DE0B89" w14:paraId="7F9A3E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068DC0" w14:textId="77777777" w:rsidR="005B4CB7" w:rsidRPr="00DE0B89" w:rsidRDefault="005B4CB7" w:rsidP="005B4CB7">
            <w:pPr>
              <w:pStyle w:val="TAL"/>
              <w:rPr>
                <w:lang w:eastAsia="zh-CN"/>
              </w:rPr>
            </w:pPr>
            <w:r w:rsidRPr="00DE0B89">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0578E482" w14:textId="77777777" w:rsidR="005B4CB7" w:rsidRPr="00DE0B89" w:rsidRDefault="005B4CB7" w:rsidP="005B4CB7">
            <w:pPr>
              <w:pStyle w:val="TAL"/>
            </w:pPr>
            <w:r w:rsidRPr="00DE0B89">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09E2F5F8" w14:textId="77777777" w:rsidR="005B4CB7" w:rsidRPr="00DE0B89" w:rsidRDefault="005B4CB7" w:rsidP="005B4CB7">
            <w:pPr>
              <w:pStyle w:val="TAL"/>
            </w:pPr>
            <w:r w:rsidRPr="00DE0B89">
              <w:t>38.508-1 [4] Table 4.6.3-130</w:t>
            </w:r>
          </w:p>
        </w:tc>
        <w:tc>
          <w:tcPr>
            <w:tcW w:w="1245" w:type="dxa"/>
            <w:tcBorders>
              <w:top w:val="single" w:sz="4" w:space="0" w:color="auto"/>
              <w:left w:val="single" w:sz="4" w:space="0" w:color="auto"/>
              <w:bottom w:val="single" w:sz="4" w:space="0" w:color="auto"/>
              <w:right w:val="single" w:sz="4" w:space="0" w:color="auto"/>
            </w:tcBorders>
          </w:tcPr>
          <w:p w14:paraId="6302DB0C" w14:textId="77777777" w:rsidR="005B4CB7" w:rsidRPr="00DE0B89" w:rsidRDefault="005B4CB7" w:rsidP="005B4CB7">
            <w:pPr>
              <w:pStyle w:val="TAL"/>
            </w:pPr>
          </w:p>
        </w:tc>
      </w:tr>
      <w:tr w:rsidR="005B4CB7" w:rsidRPr="00DE0B89" w14:paraId="1394BDA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67A6A5" w14:textId="77777777" w:rsidR="005B4CB7" w:rsidRPr="00DE0B89" w:rsidRDefault="005B4CB7" w:rsidP="005B4CB7">
            <w:pPr>
              <w:pStyle w:val="TAL"/>
              <w:rPr>
                <w:lang w:eastAsia="zh-CN"/>
              </w:rPr>
            </w:pPr>
            <w:r w:rsidRPr="00DE0B89">
              <w:rPr>
                <w:lang w:eastAsia="zh-CN"/>
              </w:rPr>
              <w:t xml:space="preserve">  </w:t>
            </w:r>
            <w:r w:rsidRPr="00DE0B89">
              <w:t>rsrp-ThresholdSSB</w:t>
            </w:r>
          </w:p>
        </w:tc>
        <w:tc>
          <w:tcPr>
            <w:tcW w:w="2267" w:type="dxa"/>
            <w:tcBorders>
              <w:top w:val="single" w:sz="4" w:space="0" w:color="auto"/>
              <w:left w:val="single" w:sz="4" w:space="0" w:color="auto"/>
              <w:bottom w:val="single" w:sz="4" w:space="0" w:color="auto"/>
              <w:right w:val="single" w:sz="4" w:space="0" w:color="auto"/>
            </w:tcBorders>
            <w:hideMark/>
          </w:tcPr>
          <w:p w14:paraId="3270EB13" w14:textId="77777777" w:rsidR="005B4CB7" w:rsidRPr="00DE0B89" w:rsidRDefault="005B4CB7" w:rsidP="005B4CB7">
            <w:pPr>
              <w:pStyle w:val="TAL"/>
              <w:rPr>
                <w:lang w:eastAsia="zh-CN"/>
              </w:rPr>
            </w:pPr>
            <w:r w:rsidRPr="00DE0B89">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30F6F74B" w14:textId="77777777" w:rsidR="005B4CB7" w:rsidRPr="00DE0B89"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79C55A" w14:textId="77777777" w:rsidR="005B4CB7" w:rsidRPr="00DE0B89" w:rsidRDefault="005B4CB7" w:rsidP="005B4CB7">
            <w:pPr>
              <w:pStyle w:val="TAL"/>
            </w:pPr>
          </w:p>
        </w:tc>
      </w:tr>
      <w:tr w:rsidR="005B4CB7" w:rsidRPr="00DE0B89" w14:paraId="6910D2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C3C6CBC" w14:textId="77777777" w:rsidR="005B4CB7" w:rsidRPr="00DE0B89" w:rsidRDefault="005B4CB7" w:rsidP="005B4CB7">
            <w:pPr>
              <w:pStyle w:val="TAL"/>
              <w:rPr>
                <w:lang w:eastAsia="zh-CN"/>
              </w:rPr>
            </w:pPr>
            <w:r w:rsidRPr="00DE0B89">
              <w:rPr>
                <w:lang w:eastAsia="zh-CN"/>
              </w:rPr>
              <w:t xml:space="preserve">  c</w:t>
            </w:r>
            <w:r w:rsidRPr="00DE0B89">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4524438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0A7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A772D48" w14:textId="77777777" w:rsidR="005B4CB7" w:rsidRPr="00DE0B89" w:rsidRDefault="005B4CB7" w:rsidP="005B4CB7">
            <w:pPr>
              <w:pStyle w:val="TAL"/>
            </w:pPr>
          </w:p>
        </w:tc>
      </w:tr>
      <w:tr w:rsidR="005B4CB7" w:rsidRPr="00DE0B89" w14:paraId="0BB5F29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5A5E48" w14:textId="77777777" w:rsidR="005B4CB7" w:rsidRPr="00DE0B89" w:rsidRDefault="005B4CB7" w:rsidP="005B4CB7">
            <w:pPr>
              <w:pStyle w:val="TAL"/>
              <w:rPr>
                <w:lang w:eastAsia="zh-CN"/>
              </w:rPr>
            </w:pPr>
            <w:r w:rsidRPr="00DE0B89">
              <w:rPr>
                <w:lang w:eastAsia="zh-CN"/>
              </w:rPr>
              <w:t xml:space="preserve">    </w:t>
            </w:r>
            <w:r w:rsidRPr="00DE0B89">
              <w:t>ssb SEQUENCE {</w:t>
            </w:r>
          </w:p>
        </w:tc>
        <w:tc>
          <w:tcPr>
            <w:tcW w:w="2267" w:type="dxa"/>
            <w:tcBorders>
              <w:top w:val="single" w:sz="4" w:space="0" w:color="auto"/>
              <w:left w:val="single" w:sz="4" w:space="0" w:color="auto"/>
              <w:bottom w:val="single" w:sz="4" w:space="0" w:color="auto"/>
              <w:right w:val="single" w:sz="4" w:space="0" w:color="auto"/>
            </w:tcBorders>
          </w:tcPr>
          <w:p w14:paraId="36DFDAA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D3309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FC3CD0" w14:textId="77777777" w:rsidR="005B4CB7" w:rsidRPr="00DE0B89" w:rsidRDefault="005B4CB7" w:rsidP="005B4CB7">
            <w:pPr>
              <w:pStyle w:val="TAL"/>
            </w:pPr>
          </w:p>
        </w:tc>
      </w:tr>
      <w:tr w:rsidR="005B4CB7" w:rsidRPr="00DE0B89" w14:paraId="0BAFEBA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2894F2" w14:textId="77777777" w:rsidR="005B4CB7" w:rsidRPr="00DE0B89" w:rsidRDefault="005B4CB7" w:rsidP="005B4CB7">
            <w:pPr>
              <w:pStyle w:val="TAL"/>
              <w:rPr>
                <w:lang w:eastAsia="zh-CN"/>
              </w:rPr>
            </w:pPr>
            <w:r w:rsidRPr="00DE0B89">
              <w:rPr>
                <w:lang w:eastAsia="zh-CN"/>
              </w:rPr>
              <w:t xml:space="preserve">      </w:t>
            </w:r>
            <w:r w:rsidRPr="00DE0B89">
              <w:t>ssb</w:t>
            </w:r>
          </w:p>
        </w:tc>
        <w:tc>
          <w:tcPr>
            <w:tcW w:w="2267" w:type="dxa"/>
            <w:tcBorders>
              <w:top w:val="single" w:sz="4" w:space="0" w:color="auto"/>
              <w:left w:val="single" w:sz="4" w:space="0" w:color="auto"/>
              <w:bottom w:val="single" w:sz="4" w:space="0" w:color="auto"/>
              <w:right w:val="single" w:sz="4" w:space="0" w:color="auto"/>
            </w:tcBorders>
            <w:hideMark/>
          </w:tcPr>
          <w:p w14:paraId="55E6FF0D" w14:textId="77777777" w:rsidR="005B4CB7" w:rsidRPr="00DE0B89" w:rsidRDefault="005B4CB7" w:rsidP="005B4CB7">
            <w:pPr>
              <w:pStyle w:val="TAL"/>
              <w:rPr>
                <w:lang w:eastAsia="zh-CN"/>
              </w:rPr>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19D36839" w14:textId="77777777" w:rsidR="005B4CB7" w:rsidRPr="00DE0B89" w:rsidRDefault="005B4CB7" w:rsidP="005B4CB7">
            <w:pPr>
              <w:pStyle w:val="TAL"/>
            </w:pPr>
            <w:r w:rsidRPr="00DE0B89">
              <w:rPr>
                <w:lang w:eastAsia="zh-CN"/>
              </w:rPr>
              <w:t>NR Cell Beam#1</w:t>
            </w:r>
          </w:p>
        </w:tc>
        <w:tc>
          <w:tcPr>
            <w:tcW w:w="1245" w:type="dxa"/>
            <w:tcBorders>
              <w:top w:val="single" w:sz="4" w:space="0" w:color="auto"/>
              <w:left w:val="single" w:sz="4" w:space="0" w:color="auto"/>
              <w:bottom w:val="single" w:sz="4" w:space="0" w:color="auto"/>
              <w:right w:val="single" w:sz="4" w:space="0" w:color="auto"/>
            </w:tcBorders>
          </w:tcPr>
          <w:p w14:paraId="5E5205A8" w14:textId="77777777" w:rsidR="005B4CB7" w:rsidRPr="00DE0B89" w:rsidRDefault="005B4CB7" w:rsidP="005B4CB7">
            <w:pPr>
              <w:pStyle w:val="TAL"/>
              <w:rPr>
                <w:lang w:eastAsia="zh-CN"/>
              </w:rPr>
            </w:pPr>
          </w:p>
        </w:tc>
      </w:tr>
      <w:tr w:rsidR="005B4CB7" w:rsidRPr="00DE0B89" w14:paraId="41FEDB8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F0358A" w14:textId="77777777" w:rsidR="005B4CB7" w:rsidRPr="00DE0B89" w:rsidRDefault="005B4CB7" w:rsidP="005B4CB7">
            <w:pPr>
              <w:pStyle w:val="TAL"/>
              <w:rPr>
                <w:lang w:eastAsia="zh-CN"/>
              </w:rPr>
            </w:pPr>
            <w:r w:rsidRPr="00DE0B89">
              <w:rPr>
                <w:lang w:eastAsia="zh-CN"/>
              </w:rPr>
              <w:t xml:space="preserve">      </w:t>
            </w:r>
            <w:r w:rsidRPr="00DE0B89">
              <w:t>ra-PreambleIndex</w:t>
            </w:r>
          </w:p>
        </w:tc>
        <w:tc>
          <w:tcPr>
            <w:tcW w:w="2267" w:type="dxa"/>
            <w:tcBorders>
              <w:top w:val="single" w:sz="4" w:space="0" w:color="auto"/>
              <w:left w:val="single" w:sz="4" w:space="0" w:color="auto"/>
              <w:bottom w:val="single" w:sz="4" w:space="0" w:color="auto"/>
              <w:right w:val="single" w:sz="4" w:space="0" w:color="auto"/>
            </w:tcBorders>
            <w:hideMark/>
          </w:tcPr>
          <w:p w14:paraId="7842E118" w14:textId="77777777" w:rsidR="005B4CB7" w:rsidRPr="00DE0B89" w:rsidRDefault="005B4CB7" w:rsidP="005B4CB7">
            <w:pPr>
              <w:pStyle w:val="TAL"/>
              <w:rPr>
                <w:lang w:eastAsia="zh-CN"/>
              </w:rPr>
            </w:pPr>
            <w:r w:rsidRPr="00DE0B89">
              <w:rPr>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38C26090" w14:textId="77777777" w:rsidR="005B4CB7" w:rsidRPr="00DE0B89" w:rsidRDefault="005B4CB7" w:rsidP="005B4CB7">
            <w:pPr>
              <w:pStyle w:val="TAL"/>
            </w:pPr>
            <w:r w:rsidRPr="00DE0B89">
              <w:t>(0..63)</w:t>
            </w:r>
          </w:p>
        </w:tc>
        <w:tc>
          <w:tcPr>
            <w:tcW w:w="1245" w:type="dxa"/>
            <w:tcBorders>
              <w:top w:val="single" w:sz="4" w:space="0" w:color="auto"/>
              <w:left w:val="single" w:sz="4" w:space="0" w:color="auto"/>
              <w:bottom w:val="single" w:sz="4" w:space="0" w:color="auto"/>
              <w:right w:val="single" w:sz="4" w:space="0" w:color="auto"/>
            </w:tcBorders>
          </w:tcPr>
          <w:p w14:paraId="13FF3E1F" w14:textId="77777777" w:rsidR="005B4CB7" w:rsidRPr="00DE0B89" w:rsidRDefault="005B4CB7" w:rsidP="005B4CB7">
            <w:pPr>
              <w:pStyle w:val="TAL"/>
            </w:pPr>
          </w:p>
        </w:tc>
      </w:tr>
      <w:tr w:rsidR="005B4CB7" w:rsidRPr="00DE0B89" w14:paraId="5A2BB90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82FE4"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922EF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20C49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220521" w14:textId="77777777" w:rsidR="005B4CB7" w:rsidRPr="00DE0B89" w:rsidRDefault="005B4CB7" w:rsidP="005B4CB7">
            <w:pPr>
              <w:pStyle w:val="TAL"/>
            </w:pPr>
          </w:p>
        </w:tc>
      </w:tr>
      <w:tr w:rsidR="005B4CB7" w:rsidRPr="00DE0B89" w14:paraId="21321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A65120F"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72BA3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5EB7F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AC4F684" w14:textId="77777777" w:rsidR="005B4CB7" w:rsidRPr="00DE0B89" w:rsidRDefault="005B4CB7" w:rsidP="005B4CB7">
            <w:pPr>
              <w:pStyle w:val="TAL"/>
            </w:pPr>
          </w:p>
        </w:tc>
      </w:tr>
      <w:tr w:rsidR="005B4CB7" w:rsidRPr="00DE0B89" w14:paraId="08F042D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1FD32D" w14:textId="77777777" w:rsidR="005B4CB7" w:rsidRPr="00DE0B89" w:rsidRDefault="005B4CB7" w:rsidP="005B4CB7">
            <w:pPr>
              <w:pStyle w:val="TAL"/>
              <w:rPr>
                <w:lang w:eastAsia="zh-CN"/>
              </w:rPr>
            </w:pPr>
            <w:r w:rsidRPr="00DE0B89">
              <w:rPr>
                <w:lang w:eastAsia="zh-CN"/>
              </w:rPr>
              <w:t xml:space="preserve">  </w:t>
            </w:r>
            <w:r w:rsidRPr="00DE0B89">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51F531A0" w14:textId="77777777" w:rsidR="005B4CB7" w:rsidRPr="00DE0B89" w:rsidRDefault="005B4CB7" w:rsidP="005B4CB7">
            <w:pPr>
              <w:pStyle w:val="TAL"/>
              <w:rPr>
                <w:lang w:eastAsia="zh-CN"/>
              </w:rPr>
            </w:pPr>
            <w:r w:rsidRPr="00DE0B89">
              <w:rPr>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467D9D8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C10BB5A" w14:textId="77777777" w:rsidR="005B4CB7" w:rsidRPr="00DE0B89" w:rsidRDefault="005B4CB7" w:rsidP="005B4CB7">
            <w:pPr>
              <w:pStyle w:val="TAL"/>
            </w:pPr>
          </w:p>
        </w:tc>
      </w:tr>
      <w:tr w:rsidR="005B4CB7" w:rsidRPr="00DE0B89" w14:paraId="7499884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440EF1A" w14:textId="77777777" w:rsidR="005B4CB7" w:rsidRPr="00DE0B89" w:rsidRDefault="005B4CB7" w:rsidP="005B4CB7">
            <w:pPr>
              <w:pStyle w:val="TAL"/>
              <w:rPr>
                <w:lang w:eastAsia="zh-CN"/>
              </w:rPr>
            </w:pPr>
            <w:r w:rsidRPr="00DE0B89">
              <w:rPr>
                <w:lang w:eastAsia="zh-CN"/>
              </w:rPr>
              <w:t xml:space="preserve">  </w:t>
            </w:r>
            <w:r w:rsidRPr="00DE0B89">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4A216660"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E6157F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78E942" w14:textId="77777777" w:rsidR="005B4CB7" w:rsidRPr="00DE0B89" w:rsidRDefault="005B4CB7" w:rsidP="005B4CB7">
            <w:pPr>
              <w:pStyle w:val="TAL"/>
            </w:pPr>
          </w:p>
        </w:tc>
      </w:tr>
      <w:tr w:rsidR="005B4CB7" w:rsidRPr="00DE0B89" w14:paraId="20A3C14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0DFD03" w14:textId="77777777" w:rsidR="005B4CB7" w:rsidRPr="00DE0B89" w:rsidRDefault="005B4CB7" w:rsidP="005B4CB7">
            <w:pPr>
              <w:pStyle w:val="TAL"/>
              <w:rPr>
                <w:lang w:eastAsia="zh-CN"/>
              </w:rPr>
            </w:pPr>
            <w:r w:rsidRPr="00DE0B89">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50B0213F" w14:textId="77777777" w:rsidR="005B4CB7" w:rsidRPr="00DE0B89" w:rsidRDefault="005B4CB7" w:rsidP="005B4CB7">
            <w:pPr>
              <w:pStyle w:val="TAL"/>
              <w:rPr>
                <w:lang w:eastAsia="zh-CN"/>
              </w:rPr>
            </w:pPr>
            <w:r w:rsidRPr="00DE0B89">
              <w:t>4</w:t>
            </w:r>
          </w:p>
        </w:tc>
        <w:tc>
          <w:tcPr>
            <w:tcW w:w="1700" w:type="dxa"/>
            <w:tcBorders>
              <w:top w:val="single" w:sz="4" w:space="0" w:color="auto"/>
              <w:left w:val="single" w:sz="4" w:space="0" w:color="auto"/>
              <w:bottom w:val="single" w:sz="4" w:space="0" w:color="auto"/>
              <w:right w:val="single" w:sz="4" w:space="0" w:color="auto"/>
            </w:tcBorders>
            <w:hideMark/>
          </w:tcPr>
          <w:p w14:paraId="0FF860D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A770EB" w14:textId="77777777" w:rsidR="005B4CB7" w:rsidRPr="00DE0B89" w:rsidRDefault="005B4CB7" w:rsidP="005B4CB7">
            <w:pPr>
              <w:pStyle w:val="TAL"/>
            </w:pPr>
          </w:p>
        </w:tc>
      </w:tr>
      <w:tr w:rsidR="005B4CB7" w:rsidRPr="00DE0B89" w14:paraId="27F69EC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3AE629" w14:textId="77777777" w:rsidR="005B4CB7" w:rsidRPr="00DE0B89" w:rsidRDefault="005B4CB7" w:rsidP="005B4CB7">
            <w:pPr>
              <w:pStyle w:val="TAL"/>
              <w:rPr>
                <w:lang w:eastAsia="zh-CN"/>
              </w:rPr>
            </w:pPr>
            <w:r w:rsidRPr="00DE0B89">
              <w:rPr>
                <w:lang w:eastAsia="zh-CN"/>
              </w:rPr>
              <w:t xml:space="preserve">  </w:t>
            </w:r>
            <w:r w:rsidRPr="00DE0B89">
              <w:t>ra-Prioritization</w:t>
            </w:r>
          </w:p>
        </w:tc>
        <w:tc>
          <w:tcPr>
            <w:tcW w:w="2267" w:type="dxa"/>
            <w:tcBorders>
              <w:top w:val="single" w:sz="4" w:space="0" w:color="auto"/>
              <w:left w:val="single" w:sz="4" w:space="0" w:color="auto"/>
              <w:bottom w:val="single" w:sz="4" w:space="0" w:color="auto"/>
              <w:right w:val="single" w:sz="4" w:space="0" w:color="auto"/>
            </w:tcBorders>
            <w:hideMark/>
          </w:tcPr>
          <w:p w14:paraId="7F9C8829" w14:textId="77777777" w:rsidR="005B4CB7" w:rsidRPr="00DE0B89" w:rsidRDefault="005B4CB7" w:rsidP="005B4CB7">
            <w:pPr>
              <w:pStyle w:val="TAL"/>
              <w:rPr>
                <w:lang w:eastAsia="zh-CN"/>
              </w:rPr>
            </w:pPr>
            <w:r w:rsidRPr="00DE0B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2081D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1229D3B" w14:textId="77777777" w:rsidR="005B4CB7" w:rsidRPr="00DE0B89" w:rsidRDefault="005B4CB7" w:rsidP="005B4CB7">
            <w:pPr>
              <w:pStyle w:val="TAL"/>
            </w:pPr>
          </w:p>
        </w:tc>
      </w:tr>
      <w:tr w:rsidR="005B4CB7" w:rsidRPr="00DE0B89" w14:paraId="27AAC76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35F091" w14:textId="77777777" w:rsidR="005B4CB7" w:rsidRPr="00DE0B89" w:rsidRDefault="005B4CB7" w:rsidP="005B4CB7">
            <w:pPr>
              <w:pStyle w:val="TAL"/>
              <w:rPr>
                <w:lang w:eastAsia="zh-CN"/>
              </w:rPr>
            </w:pPr>
            <w:r w:rsidRPr="00DE0B89">
              <w:rPr>
                <w:lang w:eastAsia="zh-CN"/>
              </w:rPr>
              <w:t xml:space="preserve">  </w:t>
            </w:r>
            <w:r w:rsidRPr="00DE0B89">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1F5AB977" w14:textId="77777777" w:rsidR="005B4CB7" w:rsidRPr="00DE0B89" w:rsidRDefault="005B4CB7" w:rsidP="005B4CB7">
            <w:pPr>
              <w:pStyle w:val="TAL"/>
              <w:rPr>
                <w:lang w:eastAsia="zh-CN"/>
              </w:rPr>
            </w:pPr>
            <w:r w:rsidRPr="00DE0B89">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7689D0A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016D9B5" w14:textId="77777777" w:rsidR="005B4CB7" w:rsidRPr="00DE0B89" w:rsidRDefault="005B4CB7" w:rsidP="005B4CB7">
            <w:pPr>
              <w:pStyle w:val="TAL"/>
            </w:pPr>
          </w:p>
        </w:tc>
      </w:tr>
      <w:tr w:rsidR="005B4CB7" w:rsidRPr="00DE0B89" w14:paraId="632BC0B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B07B4E"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567744B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893F11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55D5F" w14:textId="77777777" w:rsidR="005B4CB7" w:rsidRPr="00DE0B89" w:rsidRDefault="005B4CB7" w:rsidP="005B4CB7">
            <w:pPr>
              <w:pStyle w:val="TAL"/>
            </w:pPr>
          </w:p>
        </w:tc>
      </w:tr>
    </w:tbl>
    <w:p w14:paraId="208CA644" w14:textId="77777777" w:rsidR="005B4CB7" w:rsidRPr="00DE0B89" w:rsidRDefault="005B4CB7" w:rsidP="005B4CB7"/>
    <w:p w14:paraId="4ED32F42" w14:textId="77777777" w:rsidR="005B4CB7" w:rsidRPr="00DE0B89" w:rsidRDefault="005B4CB7" w:rsidP="005B4CB7">
      <w:pPr>
        <w:pStyle w:val="TH"/>
        <w:rPr>
          <w:i/>
        </w:rPr>
      </w:pPr>
      <w:r w:rsidRPr="00DE0B89">
        <w:t xml:space="preserve">Table 7.1.1.1.4.3.3-20: </w:t>
      </w:r>
      <w:r w:rsidRPr="00DE0B89">
        <w:rPr>
          <w:i/>
          <w:lang w:eastAsia="zh-CN"/>
        </w:rPr>
        <w:t>BeamFailureRecoveryConfig_CSIRS</w:t>
      </w:r>
      <w:r w:rsidRPr="00DE0B89">
        <w:rPr>
          <w:i/>
        </w:rPr>
        <w:t xml:space="preserve"> </w:t>
      </w:r>
      <w:r w:rsidRPr="00DE0B89">
        <w:t xml:space="preserve">(Table 7.1.1.1.4.3.3-18: </w:t>
      </w:r>
      <w:r w:rsidRPr="00DE0B89">
        <w:rPr>
          <w:i/>
        </w:rPr>
        <w:t>BWP-UplinkDedicated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2F4AC74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6C8C56E" w14:textId="77777777" w:rsidR="005B4CB7" w:rsidRPr="00DE0B89" w:rsidRDefault="005B4CB7" w:rsidP="005B4CB7">
            <w:pPr>
              <w:pStyle w:val="TAH"/>
              <w:jc w:val="left"/>
              <w:rPr>
                <w:b w:val="0"/>
              </w:rPr>
            </w:pPr>
            <w:r w:rsidRPr="00DE0B89">
              <w:rPr>
                <w:b w:val="0"/>
              </w:rPr>
              <w:t>Derivation Path: TS 38.508-1 [4], Table 4.6.3-6</w:t>
            </w:r>
          </w:p>
        </w:tc>
      </w:tr>
      <w:tr w:rsidR="005B4CB7" w:rsidRPr="00DE0B89" w14:paraId="035C252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2CAEE97"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2FF8DD"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316B003E"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0F508B6" w14:textId="77777777" w:rsidR="005B4CB7" w:rsidRPr="00DE0B89" w:rsidRDefault="005B4CB7" w:rsidP="005B4CB7">
            <w:pPr>
              <w:pStyle w:val="TAH"/>
            </w:pPr>
            <w:r w:rsidRPr="00DE0B89">
              <w:t>Condition</w:t>
            </w:r>
          </w:p>
        </w:tc>
      </w:tr>
      <w:tr w:rsidR="005B4CB7" w:rsidRPr="00DE0B89" w14:paraId="01113FD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10B2151" w14:textId="77777777" w:rsidR="005B4CB7" w:rsidRPr="00DE0B89" w:rsidRDefault="005B4CB7" w:rsidP="005B4CB7">
            <w:pPr>
              <w:pStyle w:val="TAL"/>
            </w:pPr>
            <w:r w:rsidRPr="00DE0B89">
              <w:rPr>
                <w:lang w:eastAsia="zh-CN"/>
              </w:rPr>
              <w:t>BeamFailureRecoveryConfig</w:t>
            </w:r>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09DE78"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A8645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1ED654" w14:textId="77777777" w:rsidR="005B4CB7" w:rsidRPr="00DE0B89" w:rsidRDefault="005B4CB7" w:rsidP="005B4CB7">
            <w:pPr>
              <w:pStyle w:val="TAL"/>
            </w:pPr>
          </w:p>
        </w:tc>
      </w:tr>
      <w:tr w:rsidR="005B4CB7" w:rsidRPr="00DE0B89" w14:paraId="197416A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DC9EC9A" w14:textId="77777777" w:rsidR="005B4CB7" w:rsidRPr="00DE0B89" w:rsidRDefault="005B4CB7" w:rsidP="005B4CB7">
            <w:pPr>
              <w:pStyle w:val="TAL"/>
            </w:pPr>
            <w:r w:rsidRPr="00DE0B89">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168681DA" w14:textId="77777777" w:rsidR="005B4CB7" w:rsidRPr="00DE0B89" w:rsidRDefault="005B4CB7" w:rsidP="005B4CB7">
            <w:pPr>
              <w:pStyle w:val="TAL"/>
            </w:pPr>
            <w:r w:rsidRPr="00DE0B89">
              <w:t>0</w:t>
            </w:r>
          </w:p>
        </w:tc>
        <w:tc>
          <w:tcPr>
            <w:tcW w:w="1700" w:type="dxa"/>
            <w:tcBorders>
              <w:top w:val="single" w:sz="4" w:space="0" w:color="auto"/>
              <w:left w:val="single" w:sz="4" w:space="0" w:color="auto"/>
              <w:bottom w:val="single" w:sz="4" w:space="0" w:color="auto"/>
              <w:right w:val="single" w:sz="4" w:space="0" w:color="auto"/>
            </w:tcBorders>
            <w:hideMark/>
          </w:tcPr>
          <w:p w14:paraId="41304620" w14:textId="77777777" w:rsidR="005B4CB7" w:rsidRPr="00DE0B89" w:rsidRDefault="005B4CB7" w:rsidP="005B4CB7">
            <w:pPr>
              <w:pStyle w:val="TAL"/>
            </w:pPr>
            <w:r w:rsidRPr="00DE0B89">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73FF051D" w14:textId="77777777" w:rsidR="005B4CB7" w:rsidRPr="00DE0B89" w:rsidRDefault="005B4CB7" w:rsidP="005B4CB7">
            <w:pPr>
              <w:pStyle w:val="TAL"/>
            </w:pPr>
          </w:p>
        </w:tc>
      </w:tr>
      <w:tr w:rsidR="005B4CB7" w:rsidRPr="00DE0B89" w14:paraId="7A26BFD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950A50" w14:textId="77777777" w:rsidR="005B4CB7" w:rsidRPr="00DE0B89" w:rsidRDefault="005B4CB7" w:rsidP="005B4CB7">
            <w:pPr>
              <w:pStyle w:val="TAL"/>
              <w:rPr>
                <w:lang w:eastAsia="zh-CN"/>
              </w:rPr>
            </w:pPr>
            <w:r w:rsidRPr="00DE0B89">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11B96127" w14:textId="77777777" w:rsidR="005B4CB7" w:rsidRPr="00DE0B89" w:rsidRDefault="005B4CB7" w:rsidP="005B4CB7">
            <w:pPr>
              <w:pStyle w:val="TAL"/>
            </w:pPr>
            <w:r w:rsidRPr="00DE0B89">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0FD0D097" w14:textId="77777777" w:rsidR="005B4CB7" w:rsidRPr="00DE0B89" w:rsidRDefault="005B4CB7" w:rsidP="005B4CB7">
            <w:pPr>
              <w:pStyle w:val="TAL"/>
            </w:pPr>
            <w:r w:rsidRPr="00DE0B89">
              <w:t>38.508-1 [4] Table 4.6.3-130</w:t>
            </w:r>
          </w:p>
        </w:tc>
        <w:tc>
          <w:tcPr>
            <w:tcW w:w="1245" w:type="dxa"/>
            <w:tcBorders>
              <w:top w:val="single" w:sz="4" w:space="0" w:color="auto"/>
              <w:left w:val="single" w:sz="4" w:space="0" w:color="auto"/>
              <w:bottom w:val="single" w:sz="4" w:space="0" w:color="auto"/>
              <w:right w:val="single" w:sz="4" w:space="0" w:color="auto"/>
            </w:tcBorders>
          </w:tcPr>
          <w:p w14:paraId="58DEE5E7" w14:textId="77777777" w:rsidR="005B4CB7" w:rsidRPr="00DE0B89" w:rsidRDefault="005B4CB7" w:rsidP="005B4CB7">
            <w:pPr>
              <w:pStyle w:val="TAL"/>
            </w:pPr>
          </w:p>
        </w:tc>
      </w:tr>
      <w:tr w:rsidR="005B4CB7" w:rsidRPr="00DE0B89" w14:paraId="6E91C831" w14:textId="77777777" w:rsidTr="005B4CB7">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B9A4451" w14:textId="77777777" w:rsidR="005B4CB7" w:rsidRPr="00DE0B89" w:rsidRDefault="005B4CB7" w:rsidP="005B4CB7">
            <w:pPr>
              <w:pStyle w:val="TAL"/>
              <w:rPr>
                <w:lang w:eastAsia="zh-CN"/>
              </w:rPr>
            </w:pPr>
            <w:r w:rsidRPr="00DE0B89">
              <w:rPr>
                <w:lang w:eastAsia="zh-CN"/>
              </w:rPr>
              <w:t xml:space="preserve">  </w:t>
            </w:r>
            <w:r w:rsidRPr="00DE0B89">
              <w:t>rsrp-ThresholdSSB</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83BADAC" w14:textId="77777777" w:rsidR="005B4CB7" w:rsidRPr="00DE0B89" w:rsidRDefault="005B4CB7" w:rsidP="005B4CB7">
            <w:pPr>
              <w:pStyle w:val="TAL"/>
              <w:rPr>
                <w:lang w:eastAsia="zh-CN"/>
              </w:rPr>
            </w:pPr>
            <w:r w:rsidRPr="00DE0B89">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14825596" w14:textId="77777777" w:rsidR="005B4CB7" w:rsidRPr="00DE0B89"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1A1483" w14:textId="77777777" w:rsidR="005B4CB7" w:rsidRPr="00DE0B89" w:rsidRDefault="005B4CB7" w:rsidP="005B4CB7">
            <w:pPr>
              <w:pStyle w:val="TAL"/>
            </w:pPr>
          </w:p>
        </w:tc>
      </w:tr>
      <w:tr w:rsidR="005B4CB7" w:rsidRPr="00DE0B89" w14:paraId="67ABD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BA0180" w14:textId="77777777" w:rsidR="005B4CB7" w:rsidRPr="00DE0B89" w:rsidRDefault="005B4CB7" w:rsidP="005B4CB7">
            <w:pPr>
              <w:pStyle w:val="TAL"/>
              <w:rPr>
                <w:lang w:eastAsia="zh-CN"/>
              </w:rPr>
            </w:pPr>
            <w:r w:rsidRPr="00DE0B89">
              <w:rPr>
                <w:lang w:eastAsia="zh-CN"/>
              </w:rPr>
              <w:t xml:space="preserve">  c</w:t>
            </w:r>
            <w:r w:rsidRPr="00DE0B89">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1FD8758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21705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DFB190" w14:textId="77777777" w:rsidR="005B4CB7" w:rsidRPr="00DE0B89" w:rsidRDefault="005B4CB7" w:rsidP="005B4CB7">
            <w:pPr>
              <w:pStyle w:val="TAL"/>
            </w:pPr>
          </w:p>
        </w:tc>
      </w:tr>
      <w:tr w:rsidR="005B4CB7" w:rsidRPr="00DE0B89" w14:paraId="5D44CC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DAC36E" w14:textId="77777777" w:rsidR="005B4CB7" w:rsidRPr="00DE0B89" w:rsidRDefault="005B4CB7" w:rsidP="005B4CB7">
            <w:pPr>
              <w:pStyle w:val="TAL"/>
              <w:rPr>
                <w:lang w:eastAsia="zh-CN"/>
              </w:rPr>
            </w:pPr>
            <w:r w:rsidRPr="00DE0B89">
              <w:rPr>
                <w:lang w:eastAsia="zh-CN"/>
              </w:rPr>
              <w:t xml:space="preserve">    </w:t>
            </w:r>
            <w:r w:rsidRPr="00DE0B89">
              <w:t>csi-RS SEQUENCE {</w:t>
            </w:r>
          </w:p>
        </w:tc>
        <w:tc>
          <w:tcPr>
            <w:tcW w:w="2267" w:type="dxa"/>
            <w:tcBorders>
              <w:top w:val="single" w:sz="4" w:space="0" w:color="auto"/>
              <w:left w:val="single" w:sz="4" w:space="0" w:color="auto"/>
              <w:bottom w:val="single" w:sz="4" w:space="0" w:color="auto"/>
              <w:right w:val="single" w:sz="4" w:space="0" w:color="auto"/>
            </w:tcBorders>
          </w:tcPr>
          <w:p w14:paraId="51881E57"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E00BF1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B03DEF" w14:textId="77777777" w:rsidR="005B4CB7" w:rsidRPr="00DE0B89" w:rsidRDefault="005B4CB7" w:rsidP="005B4CB7">
            <w:pPr>
              <w:pStyle w:val="TAL"/>
            </w:pPr>
          </w:p>
        </w:tc>
      </w:tr>
      <w:tr w:rsidR="005B4CB7" w:rsidRPr="00DE0B89" w14:paraId="22B7AA5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364FED9" w14:textId="77777777" w:rsidR="005B4CB7" w:rsidRPr="00DE0B89" w:rsidRDefault="005B4CB7" w:rsidP="005B4CB7">
            <w:pPr>
              <w:pStyle w:val="TAL"/>
              <w:rPr>
                <w:lang w:eastAsia="zh-CN"/>
              </w:rPr>
            </w:pPr>
            <w:r w:rsidRPr="00DE0B89">
              <w:rPr>
                <w:lang w:eastAsia="zh-CN"/>
              </w:rPr>
              <w:t xml:space="preserve">      </w:t>
            </w:r>
            <w:r w:rsidRPr="00DE0B89">
              <w:t>csi-RS</w:t>
            </w:r>
          </w:p>
        </w:tc>
        <w:tc>
          <w:tcPr>
            <w:tcW w:w="2267" w:type="dxa"/>
            <w:tcBorders>
              <w:top w:val="single" w:sz="4" w:space="0" w:color="auto"/>
              <w:left w:val="single" w:sz="4" w:space="0" w:color="auto"/>
              <w:bottom w:val="single" w:sz="4" w:space="0" w:color="auto"/>
              <w:right w:val="single" w:sz="4" w:space="0" w:color="auto"/>
            </w:tcBorders>
            <w:hideMark/>
          </w:tcPr>
          <w:p w14:paraId="449189D9"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1E621A7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9DBF10" w14:textId="77777777" w:rsidR="005B4CB7" w:rsidRPr="00DE0B89" w:rsidRDefault="005B4CB7" w:rsidP="005B4CB7">
            <w:pPr>
              <w:pStyle w:val="TAL"/>
            </w:pPr>
          </w:p>
        </w:tc>
      </w:tr>
      <w:tr w:rsidR="005B4CB7" w:rsidRPr="00DE0B89" w14:paraId="727718F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B0FC504" w14:textId="77777777" w:rsidR="005B4CB7" w:rsidRPr="00DE0B89" w:rsidRDefault="005B4CB7" w:rsidP="005B4CB7">
            <w:pPr>
              <w:pStyle w:val="TAL"/>
              <w:rPr>
                <w:lang w:eastAsia="zh-CN"/>
              </w:rPr>
            </w:pPr>
            <w:r w:rsidRPr="00DE0B89">
              <w:rPr>
                <w:lang w:eastAsia="zh-CN"/>
              </w:rPr>
              <w:t xml:space="preserve">      </w:t>
            </w:r>
            <w:r w:rsidRPr="00DE0B89">
              <w:t>ra-OccasionList SEQUENCE (SIZE(1..maxRA-OccasionsPerCSIRS)) OF INTEGER (0..maxRA-Occasions-1) {</w:t>
            </w:r>
          </w:p>
        </w:tc>
        <w:tc>
          <w:tcPr>
            <w:tcW w:w="2267" w:type="dxa"/>
            <w:tcBorders>
              <w:top w:val="single" w:sz="4" w:space="0" w:color="auto"/>
              <w:left w:val="single" w:sz="4" w:space="0" w:color="auto"/>
              <w:bottom w:val="single" w:sz="4" w:space="0" w:color="auto"/>
              <w:right w:val="single" w:sz="4" w:space="0" w:color="auto"/>
            </w:tcBorders>
            <w:hideMark/>
          </w:tcPr>
          <w:p w14:paraId="270627BC" w14:textId="77777777" w:rsidR="005B4CB7" w:rsidRPr="00DE0B89" w:rsidRDefault="005B4CB7" w:rsidP="005B4CB7">
            <w:pPr>
              <w:pStyle w:val="TAL"/>
              <w:rPr>
                <w:lang w:eastAsia="zh-CN"/>
              </w:rPr>
            </w:pPr>
            <w:r w:rsidRPr="00DE0B8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22F25B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5C7F10B" w14:textId="77777777" w:rsidR="005B4CB7" w:rsidRPr="00DE0B89" w:rsidRDefault="005B4CB7" w:rsidP="005B4CB7">
            <w:pPr>
              <w:pStyle w:val="TAL"/>
            </w:pPr>
          </w:p>
        </w:tc>
      </w:tr>
      <w:tr w:rsidR="005B4CB7" w:rsidRPr="00DE0B89" w14:paraId="2A30C22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05EA76" w14:textId="77777777" w:rsidR="005B4CB7" w:rsidRPr="00DE0B89" w:rsidRDefault="005B4CB7" w:rsidP="005B4CB7">
            <w:pPr>
              <w:pStyle w:val="TAL"/>
              <w:rPr>
                <w:lang w:eastAsia="zh-CN"/>
              </w:rPr>
            </w:pPr>
            <w:r w:rsidRPr="00DE0B89">
              <w:rPr>
                <w:lang w:eastAsia="zh-CN"/>
              </w:rPr>
              <w:t xml:space="preserve">        </w:t>
            </w:r>
            <w:r w:rsidRPr="00DE0B89">
              <w:t>INTEGER[1]</w:t>
            </w:r>
          </w:p>
        </w:tc>
        <w:tc>
          <w:tcPr>
            <w:tcW w:w="2267" w:type="dxa"/>
            <w:tcBorders>
              <w:top w:val="single" w:sz="4" w:space="0" w:color="auto"/>
              <w:left w:val="single" w:sz="4" w:space="0" w:color="auto"/>
              <w:bottom w:val="single" w:sz="4" w:space="0" w:color="auto"/>
              <w:right w:val="single" w:sz="4" w:space="0" w:color="auto"/>
            </w:tcBorders>
            <w:hideMark/>
          </w:tcPr>
          <w:p w14:paraId="2400A130" w14:textId="77777777" w:rsidR="005B4CB7" w:rsidRPr="00DE0B89" w:rsidRDefault="005B4CB7" w:rsidP="005B4CB7">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346CA1" w14:textId="77777777" w:rsidR="005B4CB7" w:rsidRPr="00DE0B89" w:rsidRDefault="005B4CB7" w:rsidP="005B4CB7">
            <w:pPr>
              <w:pStyle w:val="TAL"/>
              <w:rPr>
                <w:lang w:eastAsia="zh-CN"/>
              </w:rPr>
            </w:pPr>
            <w:r w:rsidRPr="00DE0B89">
              <w:rPr>
                <w:lang w:eastAsia="zh-CN"/>
              </w:rPr>
              <w:t>entry 1</w:t>
            </w:r>
          </w:p>
          <w:p w14:paraId="41382D30" w14:textId="77777777" w:rsidR="005B4CB7" w:rsidRPr="00DE0B89" w:rsidRDefault="005B4CB7" w:rsidP="005B4CB7">
            <w:pPr>
              <w:pStyle w:val="TAL"/>
              <w:rPr>
                <w:lang w:eastAsia="zh-CN"/>
              </w:rPr>
            </w:pPr>
            <w:r w:rsidRPr="00DE0B89">
              <w:rPr>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232A55F8" w14:textId="77777777" w:rsidR="005B4CB7" w:rsidRPr="00DE0B89" w:rsidRDefault="005B4CB7" w:rsidP="005B4CB7">
            <w:pPr>
              <w:pStyle w:val="TAL"/>
            </w:pPr>
          </w:p>
        </w:tc>
      </w:tr>
      <w:tr w:rsidR="005B4CB7" w:rsidRPr="00DE0B89" w14:paraId="64D825A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B95B281"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EDD243"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A80E2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35039B" w14:textId="77777777" w:rsidR="005B4CB7" w:rsidRPr="00DE0B89" w:rsidRDefault="005B4CB7" w:rsidP="005B4CB7">
            <w:pPr>
              <w:pStyle w:val="TAL"/>
            </w:pPr>
          </w:p>
        </w:tc>
      </w:tr>
      <w:tr w:rsidR="005B4CB7" w:rsidRPr="00DE0B89" w14:paraId="4DD6BB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2A4BEB" w14:textId="77777777" w:rsidR="005B4CB7" w:rsidRPr="00DE0B89" w:rsidRDefault="005B4CB7" w:rsidP="005B4CB7">
            <w:pPr>
              <w:pStyle w:val="TAL"/>
              <w:rPr>
                <w:lang w:eastAsia="zh-CN"/>
              </w:rPr>
            </w:pPr>
            <w:r w:rsidRPr="00DE0B89">
              <w:rPr>
                <w:lang w:eastAsia="zh-CN"/>
              </w:rPr>
              <w:t xml:space="preserve">      </w:t>
            </w:r>
            <w:r w:rsidRPr="00DE0B89">
              <w:t>ra-PreambleIndex</w:t>
            </w:r>
          </w:p>
        </w:tc>
        <w:tc>
          <w:tcPr>
            <w:tcW w:w="2267" w:type="dxa"/>
            <w:tcBorders>
              <w:top w:val="single" w:sz="4" w:space="0" w:color="auto"/>
              <w:left w:val="single" w:sz="4" w:space="0" w:color="auto"/>
              <w:bottom w:val="single" w:sz="4" w:space="0" w:color="auto"/>
              <w:right w:val="single" w:sz="4" w:space="0" w:color="auto"/>
            </w:tcBorders>
            <w:hideMark/>
          </w:tcPr>
          <w:p w14:paraId="18AF49B2" w14:textId="77777777" w:rsidR="005B4CB7" w:rsidRPr="00DE0B89" w:rsidRDefault="005B4CB7" w:rsidP="005B4CB7">
            <w:pPr>
              <w:pStyle w:val="TAL"/>
              <w:rPr>
                <w:lang w:eastAsia="zh-CN"/>
              </w:rPr>
            </w:pPr>
            <w:r w:rsidRPr="00DE0B89">
              <w:rPr>
                <w:lang w:eastAsia="zh-CN"/>
              </w:rPr>
              <w:t>59</w:t>
            </w:r>
          </w:p>
        </w:tc>
        <w:tc>
          <w:tcPr>
            <w:tcW w:w="1700" w:type="dxa"/>
            <w:tcBorders>
              <w:top w:val="single" w:sz="4" w:space="0" w:color="auto"/>
              <w:left w:val="single" w:sz="4" w:space="0" w:color="auto"/>
              <w:bottom w:val="single" w:sz="4" w:space="0" w:color="auto"/>
              <w:right w:val="single" w:sz="4" w:space="0" w:color="auto"/>
            </w:tcBorders>
          </w:tcPr>
          <w:p w14:paraId="17AAE48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20E68CA" w14:textId="77777777" w:rsidR="005B4CB7" w:rsidRPr="00DE0B89" w:rsidRDefault="005B4CB7" w:rsidP="005B4CB7">
            <w:pPr>
              <w:pStyle w:val="TAL"/>
            </w:pPr>
          </w:p>
        </w:tc>
      </w:tr>
      <w:tr w:rsidR="005B4CB7" w:rsidRPr="00DE0B89" w14:paraId="052DADF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D153AE"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842224"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61E701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BEA787" w14:textId="77777777" w:rsidR="005B4CB7" w:rsidRPr="00DE0B89" w:rsidRDefault="005B4CB7" w:rsidP="005B4CB7">
            <w:pPr>
              <w:pStyle w:val="TAL"/>
            </w:pPr>
          </w:p>
        </w:tc>
      </w:tr>
      <w:tr w:rsidR="005B4CB7" w:rsidRPr="00DE0B89" w14:paraId="77C41A9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7811AF" w14:textId="77777777" w:rsidR="005B4CB7" w:rsidRPr="00DE0B89" w:rsidRDefault="005B4CB7" w:rsidP="005B4CB7">
            <w:pPr>
              <w:pStyle w:val="TAL"/>
              <w:rPr>
                <w:lang w:eastAsia="zh-CN"/>
              </w:rPr>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3373"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901AA8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FF8D304" w14:textId="77777777" w:rsidR="005B4CB7" w:rsidRPr="00DE0B89" w:rsidRDefault="005B4CB7" w:rsidP="005B4CB7">
            <w:pPr>
              <w:pStyle w:val="TAL"/>
            </w:pPr>
          </w:p>
        </w:tc>
      </w:tr>
      <w:tr w:rsidR="005B4CB7" w:rsidRPr="00DE0B89" w14:paraId="5368CC3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93D0067" w14:textId="77777777" w:rsidR="005B4CB7" w:rsidRPr="00DE0B89" w:rsidRDefault="005B4CB7" w:rsidP="005B4CB7">
            <w:pPr>
              <w:pStyle w:val="TAL"/>
              <w:rPr>
                <w:lang w:eastAsia="zh-CN"/>
              </w:rPr>
            </w:pPr>
            <w:r w:rsidRPr="00DE0B89">
              <w:rPr>
                <w:lang w:eastAsia="zh-CN"/>
              </w:rPr>
              <w:t xml:space="preserve">  </w:t>
            </w:r>
            <w:r w:rsidRPr="00DE0B89">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74453878"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1E94579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F22456" w14:textId="77777777" w:rsidR="005B4CB7" w:rsidRPr="00DE0B89" w:rsidRDefault="005B4CB7" w:rsidP="005B4CB7">
            <w:pPr>
              <w:pStyle w:val="TAL"/>
            </w:pPr>
          </w:p>
        </w:tc>
      </w:tr>
      <w:tr w:rsidR="005B4CB7" w:rsidRPr="00DE0B89" w14:paraId="1E3FF48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6F0CB4" w14:textId="77777777" w:rsidR="005B4CB7" w:rsidRPr="00DE0B89" w:rsidRDefault="005B4CB7" w:rsidP="005B4CB7">
            <w:pPr>
              <w:pStyle w:val="TAL"/>
              <w:rPr>
                <w:lang w:eastAsia="zh-CN"/>
              </w:rPr>
            </w:pPr>
            <w:r w:rsidRPr="00DE0B89">
              <w:rPr>
                <w:lang w:eastAsia="zh-CN"/>
              </w:rPr>
              <w:t xml:space="preserve">  </w:t>
            </w:r>
            <w:r w:rsidRPr="00DE0B89">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1D475479"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54805BD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B4FC4DB" w14:textId="77777777" w:rsidR="005B4CB7" w:rsidRPr="00DE0B89" w:rsidRDefault="005B4CB7" w:rsidP="005B4CB7">
            <w:pPr>
              <w:pStyle w:val="TAL"/>
            </w:pPr>
          </w:p>
        </w:tc>
      </w:tr>
      <w:tr w:rsidR="005B4CB7" w:rsidRPr="00DE0B89" w14:paraId="4486620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94B942" w14:textId="77777777" w:rsidR="005B4CB7" w:rsidRPr="00DE0B89" w:rsidRDefault="005B4CB7" w:rsidP="005B4CB7">
            <w:pPr>
              <w:pStyle w:val="TAL"/>
              <w:rPr>
                <w:lang w:eastAsia="zh-CN"/>
              </w:rPr>
            </w:pPr>
            <w:r w:rsidRPr="00DE0B89">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6293E720" w14:textId="77777777" w:rsidR="005B4CB7" w:rsidRPr="00DE0B89" w:rsidRDefault="005B4CB7" w:rsidP="005B4CB7">
            <w:pPr>
              <w:pStyle w:val="TAL"/>
              <w:rPr>
                <w:lang w:eastAsia="zh-CN"/>
              </w:rPr>
            </w:pPr>
            <w:r w:rsidRPr="00DE0B89">
              <w:t>4</w:t>
            </w:r>
          </w:p>
        </w:tc>
        <w:tc>
          <w:tcPr>
            <w:tcW w:w="1700" w:type="dxa"/>
            <w:tcBorders>
              <w:top w:val="single" w:sz="4" w:space="0" w:color="auto"/>
              <w:left w:val="single" w:sz="4" w:space="0" w:color="auto"/>
              <w:bottom w:val="single" w:sz="4" w:space="0" w:color="auto"/>
              <w:right w:val="single" w:sz="4" w:space="0" w:color="auto"/>
            </w:tcBorders>
            <w:hideMark/>
          </w:tcPr>
          <w:p w14:paraId="5F16A1C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48F908" w14:textId="77777777" w:rsidR="005B4CB7" w:rsidRPr="00DE0B89" w:rsidRDefault="005B4CB7" w:rsidP="005B4CB7">
            <w:pPr>
              <w:pStyle w:val="TAL"/>
            </w:pPr>
          </w:p>
        </w:tc>
      </w:tr>
      <w:tr w:rsidR="005B4CB7" w:rsidRPr="00DE0B89" w14:paraId="05CE618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6C64C3" w14:textId="77777777" w:rsidR="005B4CB7" w:rsidRPr="00DE0B89" w:rsidRDefault="005B4CB7" w:rsidP="005B4CB7">
            <w:pPr>
              <w:pStyle w:val="TAL"/>
              <w:rPr>
                <w:lang w:eastAsia="zh-CN"/>
              </w:rPr>
            </w:pPr>
            <w:r w:rsidRPr="00DE0B89">
              <w:rPr>
                <w:lang w:eastAsia="zh-CN"/>
              </w:rPr>
              <w:t xml:space="preserve">  </w:t>
            </w:r>
            <w:r w:rsidRPr="00DE0B89">
              <w:t>ra-Prioritization</w:t>
            </w:r>
          </w:p>
        </w:tc>
        <w:tc>
          <w:tcPr>
            <w:tcW w:w="2267" w:type="dxa"/>
            <w:tcBorders>
              <w:top w:val="single" w:sz="4" w:space="0" w:color="auto"/>
              <w:left w:val="single" w:sz="4" w:space="0" w:color="auto"/>
              <w:bottom w:val="single" w:sz="4" w:space="0" w:color="auto"/>
              <w:right w:val="single" w:sz="4" w:space="0" w:color="auto"/>
            </w:tcBorders>
            <w:hideMark/>
          </w:tcPr>
          <w:p w14:paraId="43628E17" w14:textId="77777777" w:rsidR="005B4CB7" w:rsidRPr="00DE0B89" w:rsidRDefault="005B4CB7" w:rsidP="005B4CB7">
            <w:pPr>
              <w:pStyle w:val="TAL"/>
              <w:rPr>
                <w:lang w:eastAsia="zh-CN"/>
              </w:rPr>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36F1EEE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A6813D9" w14:textId="77777777" w:rsidR="005B4CB7" w:rsidRPr="00DE0B89" w:rsidRDefault="005B4CB7" w:rsidP="005B4CB7">
            <w:pPr>
              <w:pStyle w:val="TAL"/>
            </w:pPr>
          </w:p>
        </w:tc>
      </w:tr>
      <w:tr w:rsidR="005B4CB7" w:rsidRPr="00DE0B89" w14:paraId="7A9ED5C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980F91F" w14:textId="77777777" w:rsidR="005B4CB7" w:rsidRPr="00DE0B89" w:rsidRDefault="005B4CB7" w:rsidP="005B4CB7">
            <w:pPr>
              <w:pStyle w:val="TAL"/>
              <w:rPr>
                <w:lang w:eastAsia="zh-CN"/>
              </w:rPr>
            </w:pPr>
            <w:r w:rsidRPr="00DE0B89">
              <w:rPr>
                <w:lang w:eastAsia="zh-CN"/>
              </w:rPr>
              <w:t xml:space="preserve">  </w:t>
            </w:r>
            <w:r w:rsidRPr="00DE0B89">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43E1FC1E" w14:textId="77777777" w:rsidR="005B4CB7" w:rsidRPr="00DE0B89" w:rsidRDefault="005B4CB7" w:rsidP="005B4CB7">
            <w:pPr>
              <w:pStyle w:val="TAL"/>
              <w:rPr>
                <w:lang w:eastAsia="zh-CN"/>
              </w:rPr>
            </w:pPr>
            <w:r w:rsidRPr="00DE0B89">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4F91ED4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48A997" w14:textId="77777777" w:rsidR="005B4CB7" w:rsidRPr="00DE0B89" w:rsidRDefault="005B4CB7" w:rsidP="005B4CB7">
            <w:pPr>
              <w:pStyle w:val="TAL"/>
            </w:pPr>
          </w:p>
        </w:tc>
      </w:tr>
      <w:tr w:rsidR="005B4CB7" w:rsidRPr="00DE0B89" w14:paraId="7D97A54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A7D1268"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B38003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E6D0F0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8E7543F" w14:textId="77777777" w:rsidR="005B4CB7" w:rsidRPr="00DE0B89" w:rsidRDefault="005B4CB7" w:rsidP="005B4CB7">
            <w:pPr>
              <w:pStyle w:val="TAL"/>
            </w:pPr>
          </w:p>
        </w:tc>
      </w:tr>
    </w:tbl>
    <w:p w14:paraId="3DACEEC3" w14:textId="77777777" w:rsidR="005B4CB7" w:rsidRPr="00DE0B89" w:rsidRDefault="005B4CB7" w:rsidP="005B4CB7"/>
    <w:p w14:paraId="2E507174" w14:textId="77777777" w:rsidR="005B4CB7" w:rsidRPr="00DE0B89" w:rsidRDefault="005B4CB7" w:rsidP="005B4CB7">
      <w:pPr>
        <w:pStyle w:val="TH"/>
        <w:rPr>
          <w:i/>
        </w:rPr>
      </w:pPr>
      <w:r w:rsidRPr="00DE0B89">
        <w:t xml:space="preserve">Table 7.1.1.1.4.3.3-21: </w:t>
      </w:r>
      <w:r w:rsidRPr="00DE0B89">
        <w:rPr>
          <w:i/>
        </w:rPr>
        <w:t xml:space="preserve">PUCCH-Config </w:t>
      </w:r>
      <w:r w:rsidRPr="00DE0B89">
        <w:t xml:space="preserve">(Table 7.1.1.1.4.3.3-18: </w:t>
      </w:r>
      <w:r w:rsidRPr="00DE0B89">
        <w:rPr>
          <w:i/>
        </w:rPr>
        <w:t>BWP-UplinkDedicated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7E86196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F1D34F9" w14:textId="77777777" w:rsidR="005B4CB7" w:rsidRPr="00DE0B89" w:rsidRDefault="005B4CB7" w:rsidP="005B4CB7">
            <w:pPr>
              <w:pStyle w:val="TAH"/>
              <w:jc w:val="left"/>
              <w:rPr>
                <w:b w:val="0"/>
              </w:rPr>
            </w:pPr>
            <w:r w:rsidRPr="00DE0B89">
              <w:rPr>
                <w:b w:val="0"/>
              </w:rPr>
              <w:t>Derivation Path: TS 38.508-1 [4], Table 4.6.3-112</w:t>
            </w:r>
          </w:p>
        </w:tc>
      </w:tr>
      <w:tr w:rsidR="005B4CB7" w:rsidRPr="00DE0B89" w14:paraId="459CB9D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88B823"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0D1A84"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4ABF00E9"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C92C503" w14:textId="77777777" w:rsidR="005B4CB7" w:rsidRPr="00DE0B89" w:rsidRDefault="005B4CB7" w:rsidP="005B4CB7">
            <w:pPr>
              <w:pStyle w:val="TAH"/>
            </w:pPr>
            <w:r w:rsidRPr="00DE0B89">
              <w:t>Condition</w:t>
            </w:r>
          </w:p>
        </w:tc>
      </w:tr>
      <w:tr w:rsidR="005B4CB7" w:rsidRPr="00DE0B89" w14:paraId="77CA396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914378" w14:textId="77777777" w:rsidR="005B4CB7" w:rsidRPr="00DE0B89" w:rsidRDefault="005B4CB7" w:rsidP="005B4CB7">
            <w:pPr>
              <w:pStyle w:val="TAL"/>
            </w:pPr>
            <w:r w:rsidRPr="00DE0B89">
              <w:t>pucch-Config::= SEQUENCE {</w:t>
            </w:r>
          </w:p>
        </w:tc>
        <w:tc>
          <w:tcPr>
            <w:tcW w:w="2267" w:type="dxa"/>
            <w:tcBorders>
              <w:top w:val="single" w:sz="4" w:space="0" w:color="auto"/>
              <w:left w:val="single" w:sz="4" w:space="0" w:color="auto"/>
              <w:bottom w:val="single" w:sz="4" w:space="0" w:color="auto"/>
              <w:right w:val="single" w:sz="4" w:space="0" w:color="auto"/>
            </w:tcBorders>
          </w:tcPr>
          <w:p w14:paraId="67D62370"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1A7F8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C9AC026" w14:textId="77777777" w:rsidR="005B4CB7" w:rsidRPr="00DE0B89" w:rsidRDefault="005B4CB7" w:rsidP="005B4CB7">
            <w:pPr>
              <w:pStyle w:val="TAL"/>
            </w:pPr>
          </w:p>
        </w:tc>
      </w:tr>
      <w:tr w:rsidR="005B4CB7" w:rsidRPr="00DE0B89" w14:paraId="6C91F6B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0A4A0B" w14:textId="77777777" w:rsidR="005B4CB7" w:rsidRPr="00DE0B89" w:rsidRDefault="005B4CB7" w:rsidP="005B4CB7">
            <w:pPr>
              <w:pStyle w:val="TAL"/>
            </w:pPr>
            <w:r w:rsidRPr="00DE0B89">
              <w:rPr>
                <w:kern w:val="2"/>
              </w:rPr>
              <w:t xml:space="preserve">  pucch-PowerControl </w:t>
            </w:r>
            <w:r w:rsidRPr="00DE0B89">
              <w:rPr>
                <w:snapToGrid w:val="0"/>
                <w:kern w:val="2"/>
              </w:rPr>
              <w:t xml:space="preserve">SEQUENCE </w:t>
            </w:r>
            <w:r w:rsidRPr="00DE0B89">
              <w:rPr>
                <w:kern w:val="2"/>
              </w:rPr>
              <w:t>{</w:t>
            </w:r>
          </w:p>
        </w:tc>
        <w:tc>
          <w:tcPr>
            <w:tcW w:w="2267" w:type="dxa"/>
            <w:tcBorders>
              <w:top w:val="single" w:sz="4" w:space="0" w:color="auto"/>
              <w:left w:val="single" w:sz="4" w:space="0" w:color="auto"/>
              <w:bottom w:val="single" w:sz="4" w:space="0" w:color="auto"/>
              <w:right w:val="single" w:sz="4" w:space="0" w:color="auto"/>
            </w:tcBorders>
          </w:tcPr>
          <w:p w14:paraId="39C73F12"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CB5C6C"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3A56EA1" w14:textId="77777777" w:rsidR="005B4CB7" w:rsidRPr="00DE0B89" w:rsidRDefault="005B4CB7" w:rsidP="005B4CB7">
            <w:pPr>
              <w:pStyle w:val="TAL"/>
            </w:pPr>
          </w:p>
        </w:tc>
      </w:tr>
      <w:tr w:rsidR="005B4CB7" w:rsidRPr="00DE0B89" w14:paraId="474DAA0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B1ED32" w14:textId="77777777" w:rsidR="005B4CB7" w:rsidRPr="00DE0B89" w:rsidRDefault="005B4CB7" w:rsidP="005B4CB7">
            <w:pPr>
              <w:pStyle w:val="TAL"/>
              <w:rPr>
                <w:lang w:eastAsia="zh-CN"/>
              </w:rPr>
            </w:pPr>
            <w:r w:rsidRPr="00DE0B89">
              <w:rPr>
                <w:kern w:val="2"/>
              </w:rPr>
              <w:t xml:space="preserve">    pathlossReferenceRSs SEQUENCE (SIZE (1..maxNrofPUCCH-PathlossReferenceRSs)) OF </w:t>
            </w:r>
            <w:r w:rsidRPr="00DE0B89">
              <w:t>PUCCH-PathlossReferenceRS</w:t>
            </w: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2E56B9B" w14:textId="77777777" w:rsidR="005B4CB7" w:rsidRPr="00DE0B89" w:rsidRDefault="005B4CB7" w:rsidP="005B4CB7">
            <w:pPr>
              <w:pStyle w:val="TAL"/>
              <w:rPr>
                <w:lang w:eastAsia="zh-CN"/>
              </w:rPr>
            </w:pPr>
            <w:r w:rsidRPr="00DE0B89">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65E0E5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1593B88" w14:textId="77777777" w:rsidR="005B4CB7" w:rsidRPr="00DE0B89" w:rsidRDefault="005B4CB7" w:rsidP="005B4CB7">
            <w:pPr>
              <w:pStyle w:val="TAL"/>
            </w:pPr>
          </w:p>
        </w:tc>
      </w:tr>
      <w:tr w:rsidR="005B4CB7" w:rsidRPr="00DE0B89" w14:paraId="45E80C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8064F3" w14:textId="77777777" w:rsidR="005B4CB7" w:rsidRPr="00DE0B89" w:rsidRDefault="005B4CB7" w:rsidP="005B4CB7">
            <w:pPr>
              <w:pStyle w:val="TAL"/>
              <w:rPr>
                <w:lang w:eastAsia="zh-CN"/>
              </w:rPr>
            </w:pPr>
            <w:r w:rsidRPr="00DE0B89">
              <w:t xml:space="preserve">      PUCCH-PathlossReferenceRS[1]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DAD7DA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BAD639"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51B91F06" w14:textId="77777777" w:rsidR="005B4CB7" w:rsidRPr="00DE0B89" w:rsidRDefault="005B4CB7" w:rsidP="005B4CB7">
            <w:pPr>
              <w:pStyle w:val="TAL"/>
            </w:pPr>
          </w:p>
        </w:tc>
      </w:tr>
      <w:tr w:rsidR="005B4CB7" w:rsidRPr="00DE0B89" w14:paraId="6B2C58E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3897EF" w14:textId="77777777" w:rsidR="005B4CB7" w:rsidRPr="00DE0B89" w:rsidRDefault="005B4CB7" w:rsidP="005B4CB7">
            <w:pPr>
              <w:pStyle w:val="TAL"/>
              <w:rPr>
                <w:lang w:eastAsia="zh-CN"/>
              </w:rPr>
            </w:pPr>
            <w:r w:rsidRPr="00DE0B89">
              <w:rPr>
                <w:kern w:val="2"/>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00298ECF"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584CBA"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78457E2" w14:textId="77777777" w:rsidR="005B4CB7" w:rsidRPr="00DE0B89" w:rsidRDefault="005B4CB7" w:rsidP="005B4CB7">
            <w:pPr>
              <w:pStyle w:val="TAL"/>
            </w:pPr>
          </w:p>
        </w:tc>
      </w:tr>
      <w:tr w:rsidR="005B4CB7" w:rsidRPr="00DE0B89" w14:paraId="59A9430A" w14:textId="77777777" w:rsidTr="005B4CB7">
        <w:tc>
          <w:tcPr>
            <w:tcW w:w="4535" w:type="dxa"/>
            <w:tcBorders>
              <w:top w:val="single" w:sz="4" w:space="0" w:color="auto"/>
              <w:left w:val="single" w:sz="4" w:space="0" w:color="auto"/>
              <w:bottom w:val="nil"/>
              <w:right w:val="single" w:sz="4" w:space="0" w:color="auto"/>
            </w:tcBorders>
            <w:hideMark/>
          </w:tcPr>
          <w:p w14:paraId="1F5CAEE1" w14:textId="77777777" w:rsidR="005B4CB7" w:rsidRPr="00DE0B89" w:rsidRDefault="005B4CB7" w:rsidP="005B4CB7">
            <w:pPr>
              <w:pStyle w:val="TAL"/>
              <w:rPr>
                <w:lang w:eastAsia="zh-CN"/>
              </w:rPr>
            </w:pPr>
            <w:r w:rsidRPr="00DE0B89">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1ADB080" w14:textId="77777777" w:rsidR="005B4CB7" w:rsidRPr="00DE0B89" w:rsidRDefault="005B4CB7" w:rsidP="005B4CB7">
            <w:pPr>
              <w:pStyle w:val="TAL"/>
            </w:pPr>
            <w:r w:rsidRPr="00DE0B89">
              <w:rPr>
                <w:kern w:val="2"/>
              </w:rPr>
              <w:t>1</w:t>
            </w:r>
          </w:p>
        </w:tc>
        <w:tc>
          <w:tcPr>
            <w:tcW w:w="1700" w:type="dxa"/>
            <w:tcBorders>
              <w:top w:val="single" w:sz="4" w:space="0" w:color="auto"/>
              <w:left w:val="single" w:sz="4" w:space="0" w:color="auto"/>
              <w:bottom w:val="single" w:sz="4" w:space="0" w:color="auto"/>
              <w:right w:val="single" w:sz="4" w:space="0" w:color="auto"/>
            </w:tcBorders>
          </w:tcPr>
          <w:p w14:paraId="3F58F24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2531DC0" w14:textId="77777777" w:rsidR="005B4CB7" w:rsidRPr="00DE0B89" w:rsidRDefault="005B4CB7" w:rsidP="005B4CB7">
            <w:pPr>
              <w:pStyle w:val="TAL"/>
              <w:rPr>
                <w:lang w:eastAsia="zh-CN"/>
              </w:rPr>
            </w:pPr>
            <w:r w:rsidRPr="00DE0B89">
              <w:rPr>
                <w:lang w:eastAsia="zh-CN"/>
              </w:rPr>
              <w:t>Step1, Step17</w:t>
            </w:r>
          </w:p>
        </w:tc>
      </w:tr>
      <w:tr w:rsidR="005B4CB7" w:rsidRPr="00DE0B89" w14:paraId="5B69AEC5" w14:textId="77777777" w:rsidTr="005B4CB7">
        <w:tc>
          <w:tcPr>
            <w:tcW w:w="4535" w:type="dxa"/>
            <w:tcBorders>
              <w:top w:val="nil"/>
              <w:left w:val="single" w:sz="4" w:space="0" w:color="auto"/>
              <w:bottom w:val="single" w:sz="4" w:space="0" w:color="auto"/>
              <w:right w:val="single" w:sz="4" w:space="0" w:color="auto"/>
            </w:tcBorders>
          </w:tcPr>
          <w:p w14:paraId="4D7DACE0" w14:textId="77777777" w:rsidR="005B4CB7" w:rsidRPr="00DE0B89"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695DE9D6" w14:textId="77777777" w:rsidR="005B4CB7" w:rsidRPr="00DE0B89" w:rsidRDefault="005B4CB7" w:rsidP="005B4CB7">
            <w:pPr>
              <w:pStyle w:val="TAL"/>
              <w:rPr>
                <w:kern w:val="2"/>
                <w:lang w:eastAsia="zh-CN"/>
              </w:rPr>
            </w:pPr>
            <w:r w:rsidRPr="00DE0B89">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E09620"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C2C3C" w14:textId="77777777" w:rsidR="005B4CB7" w:rsidRPr="00DE0B89" w:rsidRDefault="005B4CB7" w:rsidP="005B4CB7">
            <w:pPr>
              <w:pStyle w:val="TAL"/>
              <w:rPr>
                <w:lang w:eastAsia="zh-CN"/>
              </w:rPr>
            </w:pPr>
            <w:r w:rsidRPr="00DE0B89">
              <w:rPr>
                <w:lang w:eastAsia="zh-CN"/>
              </w:rPr>
              <w:t>Step8</w:t>
            </w:r>
          </w:p>
        </w:tc>
      </w:tr>
      <w:tr w:rsidR="005B4CB7" w:rsidRPr="00DE0B89" w14:paraId="4F29E81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062A585"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748CA5"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449207"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A2D09D" w14:textId="77777777" w:rsidR="005B4CB7" w:rsidRPr="00DE0B89" w:rsidRDefault="005B4CB7" w:rsidP="005B4CB7">
            <w:pPr>
              <w:pStyle w:val="TAL"/>
            </w:pPr>
          </w:p>
        </w:tc>
      </w:tr>
      <w:tr w:rsidR="005B4CB7" w:rsidRPr="00DE0B89" w14:paraId="7597E05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BA422E"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89A78B"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ED4841"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F9A767" w14:textId="77777777" w:rsidR="005B4CB7" w:rsidRPr="00DE0B89" w:rsidRDefault="005B4CB7" w:rsidP="005B4CB7">
            <w:pPr>
              <w:pStyle w:val="TAL"/>
            </w:pPr>
          </w:p>
        </w:tc>
      </w:tr>
      <w:tr w:rsidR="005B4CB7" w:rsidRPr="00DE0B89" w14:paraId="5F0408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85BC0C"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B8C07C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133AF4"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AC97E6E" w14:textId="77777777" w:rsidR="005B4CB7" w:rsidRPr="00DE0B89" w:rsidRDefault="005B4CB7" w:rsidP="005B4CB7">
            <w:pPr>
              <w:pStyle w:val="TAL"/>
            </w:pPr>
          </w:p>
        </w:tc>
      </w:tr>
      <w:tr w:rsidR="005B4CB7" w:rsidRPr="00DE0B89" w14:paraId="4EA6A44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D9D99B"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7DE747"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E4BB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24B5271" w14:textId="77777777" w:rsidR="005B4CB7" w:rsidRPr="00DE0B89" w:rsidRDefault="005B4CB7" w:rsidP="005B4CB7">
            <w:pPr>
              <w:pStyle w:val="TAL"/>
            </w:pPr>
          </w:p>
        </w:tc>
      </w:tr>
      <w:tr w:rsidR="005B4CB7" w:rsidRPr="00DE0B89" w14:paraId="5FB6DBB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F8E892"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0CFF0C6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F8B52FD"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FB74A7" w14:textId="77777777" w:rsidR="005B4CB7" w:rsidRPr="00DE0B89" w:rsidRDefault="005B4CB7" w:rsidP="005B4CB7">
            <w:pPr>
              <w:pStyle w:val="TAL"/>
            </w:pPr>
          </w:p>
        </w:tc>
      </w:tr>
    </w:tbl>
    <w:p w14:paraId="05190741" w14:textId="77777777" w:rsidR="005B4CB7" w:rsidRPr="00DE0B89" w:rsidRDefault="005B4CB7" w:rsidP="005B4CB7"/>
    <w:p w14:paraId="2C380C6D" w14:textId="77777777" w:rsidR="005B4CB7" w:rsidRPr="00DE0B89" w:rsidRDefault="005B4CB7" w:rsidP="005B4CB7">
      <w:pPr>
        <w:pStyle w:val="TH"/>
        <w:rPr>
          <w:i/>
        </w:rPr>
      </w:pPr>
      <w:r w:rsidRPr="00DE0B89">
        <w:t xml:space="preserve">Table 7.1.1.1.4.3.3-22: </w:t>
      </w:r>
      <w:r w:rsidRPr="00DE0B89">
        <w:rPr>
          <w:i/>
        </w:rPr>
        <w:t xml:space="preserve">PUSCH-Config </w:t>
      </w:r>
      <w:r w:rsidRPr="00DE0B89">
        <w:t xml:space="preserve">(Table 7.1.1.1.4.3.3-18: </w:t>
      </w:r>
      <w:r w:rsidRPr="00DE0B89">
        <w:rPr>
          <w:i/>
        </w:rPr>
        <w:t>BWP-UplinkDedicated</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DE0B89" w14:paraId="5305A21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D4173D5" w14:textId="77777777" w:rsidR="005B4CB7" w:rsidRPr="00DE0B89" w:rsidRDefault="005B4CB7" w:rsidP="005B4CB7">
            <w:pPr>
              <w:pStyle w:val="TAH"/>
              <w:jc w:val="left"/>
              <w:rPr>
                <w:b w:val="0"/>
              </w:rPr>
            </w:pPr>
            <w:r w:rsidRPr="00DE0B89">
              <w:rPr>
                <w:b w:val="0"/>
              </w:rPr>
              <w:t>Derivation Path: TS 38.508-1 [4], Table 4.6.3-118</w:t>
            </w:r>
          </w:p>
        </w:tc>
      </w:tr>
      <w:tr w:rsidR="005B4CB7" w:rsidRPr="00DE0B89" w14:paraId="6DCD0CE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286C54" w14:textId="77777777" w:rsidR="005B4CB7" w:rsidRPr="00DE0B89" w:rsidRDefault="005B4CB7" w:rsidP="005B4CB7">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0A4CA" w14:textId="77777777" w:rsidR="005B4CB7" w:rsidRPr="00DE0B89" w:rsidRDefault="005B4CB7" w:rsidP="005B4CB7">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2E4E9DCB" w14:textId="77777777" w:rsidR="005B4CB7" w:rsidRPr="00DE0B89" w:rsidRDefault="005B4CB7" w:rsidP="005B4CB7">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1908485E" w14:textId="77777777" w:rsidR="005B4CB7" w:rsidRPr="00DE0B89" w:rsidRDefault="005B4CB7" w:rsidP="005B4CB7">
            <w:pPr>
              <w:pStyle w:val="TAH"/>
            </w:pPr>
            <w:r w:rsidRPr="00DE0B89">
              <w:t>Condition</w:t>
            </w:r>
          </w:p>
        </w:tc>
      </w:tr>
      <w:tr w:rsidR="005B4CB7" w:rsidRPr="00DE0B89" w14:paraId="468F528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E74A9B8" w14:textId="77777777" w:rsidR="005B4CB7" w:rsidRPr="00DE0B89" w:rsidRDefault="005B4CB7" w:rsidP="005B4CB7">
            <w:pPr>
              <w:pStyle w:val="TAL"/>
            </w:pPr>
            <w:r w:rsidRPr="00DE0B89">
              <w:t>pusch-Config::= SEQUENCE {</w:t>
            </w:r>
          </w:p>
        </w:tc>
        <w:tc>
          <w:tcPr>
            <w:tcW w:w="2267" w:type="dxa"/>
            <w:tcBorders>
              <w:top w:val="single" w:sz="4" w:space="0" w:color="auto"/>
              <w:left w:val="single" w:sz="4" w:space="0" w:color="auto"/>
              <w:bottom w:val="single" w:sz="4" w:space="0" w:color="auto"/>
              <w:right w:val="single" w:sz="4" w:space="0" w:color="auto"/>
            </w:tcBorders>
          </w:tcPr>
          <w:p w14:paraId="0C9FF3DB"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F5ABD5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71EE04B" w14:textId="77777777" w:rsidR="005B4CB7" w:rsidRPr="00DE0B89" w:rsidRDefault="005B4CB7" w:rsidP="005B4CB7">
            <w:pPr>
              <w:pStyle w:val="TAL"/>
            </w:pPr>
          </w:p>
        </w:tc>
      </w:tr>
      <w:tr w:rsidR="005B4CB7" w:rsidRPr="00DE0B89" w14:paraId="0FA5D20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35D97C7" w14:textId="77777777" w:rsidR="005B4CB7" w:rsidRPr="00DE0B89" w:rsidRDefault="005B4CB7" w:rsidP="005B4CB7">
            <w:pPr>
              <w:pStyle w:val="TAL"/>
            </w:pPr>
            <w:r w:rsidRPr="00DE0B89">
              <w:rPr>
                <w:kern w:val="2"/>
              </w:rPr>
              <w:t xml:space="preserve">  pusch-PowerControl </w:t>
            </w:r>
            <w:r w:rsidRPr="00DE0B89">
              <w:rPr>
                <w:snapToGrid w:val="0"/>
                <w:kern w:val="2"/>
              </w:rPr>
              <w:t xml:space="preserve">SEQUENCE </w:t>
            </w:r>
            <w:r w:rsidRPr="00DE0B89">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3894708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ACDC15"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83D597" w14:textId="77777777" w:rsidR="005B4CB7" w:rsidRPr="00DE0B89" w:rsidRDefault="005B4CB7" w:rsidP="005B4CB7">
            <w:pPr>
              <w:pStyle w:val="TAL"/>
            </w:pPr>
          </w:p>
        </w:tc>
      </w:tr>
      <w:tr w:rsidR="005B4CB7" w:rsidRPr="00DE0B89" w14:paraId="30B35A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773E04" w14:textId="77777777" w:rsidR="005B4CB7" w:rsidRPr="00DE0B89" w:rsidRDefault="005B4CB7" w:rsidP="005B4CB7">
            <w:pPr>
              <w:pStyle w:val="TAL"/>
              <w:rPr>
                <w:lang w:eastAsia="zh-CN"/>
              </w:rPr>
            </w:pPr>
            <w:r w:rsidRPr="00DE0B89">
              <w:rPr>
                <w:kern w:val="2"/>
              </w:rPr>
              <w:t xml:space="preserve">    pathlossReferenceRSToAddModList SEQUENCE (SIZE (1..maxNrofPUSCH-PathlossReferenceRSs)) OF </w:t>
            </w:r>
            <w:r w:rsidRPr="00DE0B89">
              <w:t>PUSCH-PathlossReferenceRS</w:t>
            </w: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49319BC" w14:textId="77777777" w:rsidR="005B4CB7" w:rsidRPr="00DE0B89" w:rsidRDefault="005B4CB7" w:rsidP="005B4CB7">
            <w:pPr>
              <w:pStyle w:val="TAL"/>
              <w:rPr>
                <w:lang w:eastAsia="zh-CN"/>
              </w:rPr>
            </w:pPr>
            <w:r w:rsidRPr="00DE0B89">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A4F2BEB"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54C26B" w14:textId="77777777" w:rsidR="005B4CB7" w:rsidRPr="00DE0B89" w:rsidRDefault="005B4CB7" w:rsidP="005B4CB7">
            <w:pPr>
              <w:pStyle w:val="TAL"/>
            </w:pPr>
          </w:p>
        </w:tc>
      </w:tr>
      <w:tr w:rsidR="005B4CB7" w:rsidRPr="00DE0B89" w14:paraId="251772C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B910871" w14:textId="77777777" w:rsidR="005B4CB7" w:rsidRPr="00DE0B89" w:rsidRDefault="005B4CB7" w:rsidP="005B4CB7">
            <w:pPr>
              <w:pStyle w:val="TAL"/>
              <w:rPr>
                <w:lang w:eastAsia="zh-CN"/>
              </w:rPr>
            </w:pPr>
            <w:r w:rsidRPr="00DE0B89">
              <w:t xml:space="preserve">      PUSCH-PathlossReferenceRS[1] </w:t>
            </w:r>
            <w:r w:rsidRPr="00DE0B89">
              <w:rPr>
                <w:snapToGrid w:val="0"/>
              </w:rPr>
              <w:t xml:space="preserve">SEQUENCE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35FDD1B6"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562F3EE" w14:textId="77777777" w:rsidR="005B4CB7" w:rsidRPr="00DE0B89" w:rsidRDefault="005B4CB7" w:rsidP="005B4CB7">
            <w:pPr>
              <w:pStyle w:val="TAL"/>
            </w:pPr>
            <w:r w:rsidRPr="00DE0B89">
              <w:t>entry 1</w:t>
            </w:r>
          </w:p>
        </w:tc>
        <w:tc>
          <w:tcPr>
            <w:tcW w:w="1245" w:type="dxa"/>
            <w:tcBorders>
              <w:top w:val="single" w:sz="4" w:space="0" w:color="auto"/>
              <w:left w:val="single" w:sz="4" w:space="0" w:color="auto"/>
              <w:bottom w:val="single" w:sz="4" w:space="0" w:color="auto"/>
              <w:right w:val="single" w:sz="4" w:space="0" w:color="auto"/>
            </w:tcBorders>
          </w:tcPr>
          <w:p w14:paraId="2034CFDF" w14:textId="77777777" w:rsidR="005B4CB7" w:rsidRPr="00DE0B89" w:rsidRDefault="005B4CB7" w:rsidP="005B4CB7">
            <w:pPr>
              <w:pStyle w:val="TAL"/>
            </w:pPr>
          </w:p>
        </w:tc>
      </w:tr>
      <w:tr w:rsidR="005B4CB7" w:rsidRPr="00DE0B89" w14:paraId="051C3C3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9A40AA" w14:textId="77777777" w:rsidR="005B4CB7" w:rsidRPr="00DE0B89" w:rsidRDefault="005B4CB7" w:rsidP="005B4CB7">
            <w:pPr>
              <w:pStyle w:val="TAL"/>
              <w:rPr>
                <w:lang w:eastAsia="zh-CN"/>
              </w:rPr>
            </w:pPr>
            <w:r w:rsidRPr="00DE0B89">
              <w:rPr>
                <w:kern w:val="2"/>
              </w:rP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2BAF7879"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5AD951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F3CA895" w14:textId="77777777" w:rsidR="005B4CB7" w:rsidRPr="00DE0B89" w:rsidRDefault="005B4CB7" w:rsidP="005B4CB7">
            <w:pPr>
              <w:pStyle w:val="TAL"/>
            </w:pPr>
          </w:p>
        </w:tc>
      </w:tr>
      <w:tr w:rsidR="005B4CB7" w:rsidRPr="00DE0B89" w14:paraId="7D156B91" w14:textId="77777777" w:rsidTr="005B4CB7">
        <w:tc>
          <w:tcPr>
            <w:tcW w:w="4535" w:type="dxa"/>
            <w:tcBorders>
              <w:top w:val="single" w:sz="4" w:space="0" w:color="auto"/>
              <w:left w:val="single" w:sz="4" w:space="0" w:color="auto"/>
              <w:bottom w:val="nil"/>
              <w:right w:val="single" w:sz="4" w:space="0" w:color="auto"/>
            </w:tcBorders>
            <w:hideMark/>
          </w:tcPr>
          <w:p w14:paraId="273DD22F" w14:textId="77777777" w:rsidR="005B4CB7" w:rsidRPr="00DE0B89" w:rsidRDefault="005B4CB7" w:rsidP="005B4CB7">
            <w:pPr>
              <w:pStyle w:val="TAL"/>
              <w:rPr>
                <w:lang w:eastAsia="zh-CN"/>
              </w:rPr>
            </w:pPr>
            <w:r w:rsidRPr="00DE0B89">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9B51943" w14:textId="77777777" w:rsidR="005B4CB7" w:rsidRPr="00DE0B89" w:rsidRDefault="005B4CB7" w:rsidP="005B4CB7">
            <w:pPr>
              <w:pStyle w:val="TAL"/>
            </w:pPr>
            <w:r w:rsidRPr="00DE0B89">
              <w:rPr>
                <w:kern w:val="2"/>
              </w:rPr>
              <w:t>1</w:t>
            </w:r>
          </w:p>
        </w:tc>
        <w:tc>
          <w:tcPr>
            <w:tcW w:w="1700" w:type="dxa"/>
            <w:tcBorders>
              <w:top w:val="single" w:sz="4" w:space="0" w:color="auto"/>
              <w:left w:val="single" w:sz="4" w:space="0" w:color="auto"/>
              <w:bottom w:val="single" w:sz="4" w:space="0" w:color="auto"/>
              <w:right w:val="single" w:sz="4" w:space="0" w:color="auto"/>
            </w:tcBorders>
          </w:tcPr>
          <w:p w14:paraId="0396DE0F"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D19A33" w14:textId="77777777" w:rsidR="005B4CB7" w:rsidRPr="00DE0B89" w:rsidRDefault="005B4CB7" w:rsidP="005B4CB7">
            <w:pPr>
              <w:pStyle w:val="TAL"/>
              <w:rPr>
                <w:lang w:eastAsia="zh-CN"/>
              </w:rPr>
            </w:pPr>
            <w:r w:rsidRPr="00DE0B89">
              <w:rPr>
                <w:lang w:eastAsia="zh-CN"/>
              </w:rPr>
              <w:t>Step1, Step17</w:t>
            </w:r>
          </w:p>
        </w:tc>
      </w:tr>
      <w:tr w:rsidR="005B4CB7" w:rsidRPr="00DE0B89" w14:paraId="13ABAA2A" w14:textId="77777777" w:rsidTr="005B4CB7">
        <w:tc>
          <w:tcPr>
            <w:tcW w:w="4535" w:type="dxa"/>
            <w:tcBorders>
              <w:top w:val="nil"/>
              <w:left w:val="single" w:sz="4" w:space="0" w:color="auto"/>
              <w:bottom w:val="single" w:sz="4" w:space="0" w:color="auto"/>
              <w:right w:val="single" w:sz="4" w:space="0" w:color="auto"/>
            </w:tcBorders>
          </w:tcPr>
          <w:p w14:paraId="39CCA019" w14:textId="77777777" w:rsidR="005B4CB7" w:rsidRPr="00DE0B89"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7A26B3D3" w14:textId="77777777" w:rsidR="005B4CB7" w:rsidRPr="00DE0B89" w:rsidRDefault="005B4CB7" w:rsidP="005B4CB7">
            <w:pPr>
              <w:pStyle w:val="TAL"/>
              <w:rPr>
                <w:kern w:val="2"/>
                <w:lang w:eastAsia="zh-CN"/>
              </w:rPr>
            </w:pPr>
            <w:r w:rsidRPr="00DE0B89">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CD9033"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21D9C2" w14:textId="77777777" w:rsidR="005B4CB7" w:rsidRPr="00DE0B89" w:rsidRDefault="005B4CB7" w:rsidP="005B4CB7">
            <w:pPr>
              <w:pStyle w:val="TAL"/>
              <w:rPr>
                <w:lang w:eastAsia="zh-CN"/>
              </w:rPr>
            </w:pPr>
            <w:r w:rsidRPr="00DE0B89">
              <w:rPr>
                <w:lang w:eastAsia="zh-CN"/>
              </w:rPr>
              <w:t>Step8</w:t>
            </w:r>
          </w:p>
        </w:tc>
      </w:tr>
      <w:tr w:rsidR="005B4CB7" w:rsidRPr="00DE0B89" w14:paraId="47F4A6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ABDA0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D95242"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357B88"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D0C3CF" w14:textId="77777777" w:rsidR="005B4CB7" w:rsidRPr="00DE0B89" w:rsidRDefault="005B4CB7" w:rsidP="005B4CB7">
            <w:pPr>
              <w:pStyle w:val="TAL"/>
            </w:pPr>
          </w:p>
        </w:tc>
      </w:tr>
      <w:tr w:rsidR="005B4CB7" w:rsidRPr="00DE0B89" w14:paraId="54B8C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B3C96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F434ECF"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3350D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B10279" w14:textId="77777777" w:rsidR="005B4CB7" w:rsidRPr="00DE0B89" w:rsidRDefault="005B4CB7" w:rsidP="005B4CB7">
            <w:pPr>
              <w:pStyle w:val="TAL"/>
            </w:pPr>
          </w:p>
        </w:tc>
      </w:tr>
      <w:tr w:rsidR="005B4CB7" w:rsidRPr="00DE0B89" w14:paraId="6C62B82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00023CD"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6A602B"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F80C4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FC5556" w14:textId="77777777" w:rsidR="005B4CB7" w:rsidRPr="00DE0B89" w:rsidRDefault="005B4CB7" w:rsidP="005B4CB7">
            <w:pPr>
              <w:pStyle w:val="TAL"/>
            </w:pPr>
          </w:p>
        </w:tc>
      </w:tr>
      <w:tr w:rsidR="005B4CB7" w:rsidRPr="00DE0B89" w14:paraId="5CF5E3D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23FB05F" w14:textId="77777777" w:rsidR="005B4CB7" w:rsidRPr="00DE0B89" w:rsidRDefault="005B4CB7" w:rsidP="005B4CB7">
            <w:pPr>
              <w:pStyle w:val="TAL"/>
              <w:rPr>
                <w:lang w:eastAsia="zh-CN"/>
              </w:rPr>
            </w:pPr>
            <w:r w:rsidRPr="00DE0B89">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5DFE43" w14:textId="77777777" w:rsidR="005B4CB7" w:rsidRPr="00DE0B89"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F00A56"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3C94F5A" w14:textId="77777777" w:rsidR="005B4CB7" w:rsidRPr="00DE0B89" w:rsidRDefault="005B4CB7" w:rsidP="005B4CB7">
            <w:pPr>
              <w:pStyle w:val="TAL"/>
            </w:pPr>
          </w:p>
        </w:tc>
      </w:tr>
      <w:tr w:rsidR="005B4CB7" w:rsidRPr="00DE0B89" w14:paraId="1F53EEE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32BF7E" w14:textId="77777777" w:rsidR="005B4CB7" w:rsidRPr="00DE0B89" w:rsidRDefault="005B4CB7" w:rsidP="005B4CB7">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5E91F71" w14:textId="77777777" w:rsidR="005B4CB7" w:rsidRPr="00DE0B89"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67DD49" w14:textId="77777777" w:rsidR="005B4CB7" w:rsidRPr="00DE0B89"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A10BF1" w14:textId="77777777" w:rsidR="005B4CB7" w:rsidRPr="00DE0B89" w:rsidRDefault="005B4CB7" w:rsidP="005B4CB7">
            <w:pPr>
              <w:pStyle w:val="TAL"/>
            </w:pPr>
          </w:p>
        </w:tc>
      </w:tr>
    </w:tbl>
    <w:p w14:paraId="7200B8EE" w14:textId="77777777" w:rsidR="005B4CB7" w:rsidRPr="00DE0B89" w:rsidRDefault="005B4CB7" w:rsidP="005B4CB7"/>
    <w:p w14:paraId="116DE246" w14:textId="77777777" w:rsidR="005B4CB7" w:rsidRDefault="005B4CB7" w:rsidP="005B4CB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23B09" w14:textId="77777777" w:rsidR="004E7F64" w:rsidRDefault="004E7F64">
      <w:r>
        <w:separator/>
      </w:r>
    </w:p>
  </w:endnote>
  <w:endnote w:type="continuationSeparator" w:id="0">
    <w:p w14:paraId="6CF20411" w14:textId="77777777" w:rsidR="004E7F64" w:rsidRDefault="004E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42FC1" w14:textId="77777777" w:rsidR="004E7F64" w:rsidRDefault="004E7F64">
      <w:r>
        <w:separator/>
      </w:r>
    </w:p>
  </w:footnote>
  <w:footnote w:type="continuationSeparator" w:id="0">
    <w:p w14:paraId="0D5CB62E" w14:textId="77777777" w:rsidR="004E7F64" w:rsidRDefault="004E7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8E8" w:rsidRDefault="00691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18E8" w:rsidRDefault="006918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18E8" w:rsidRDefault="006918E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18E8" w:rsidRDefault="006918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2"/>
  </w:num>
  <w:num w:numId="6">
    <w:abstractNumId w:val="29"/>
  </w:num>
  <w:num w:numId="7">
    <w:abstractNumId w:val="12"/>
  </w:num>
  <w:num w:numId="8">
    <w:abstractNumId w:val="16"/>
  </w:num>
  <w:num w:numId="9">
    <w:abstractNumId w:val="14"/>
  </w:num>
  <w:num w:numId="10">
    <w:abstractNumId w:val="20"/>
  </w:num>
  <w:num w:numId="11">
    <w:abstractNumId w:val="26"/>
  </w:num>
  <w:num w:numId="12">
    <w:abstractNumId w:val="11"/>
  </w:num>
  <w:num w:numId="13">
    <w:abstractNumId w:val="13"/>
  </w:num>
  <w:num w:numId="14">
    <w:abstractNumId w:val="1"/>
  </w:num>
  <w:num w:numId="15">
    <w:abstractNumId w:val="2"/>
  </w:num>
  <w:num w:numId="16">
    <w:abstractNumId w:val="28"/>
  </w:num>
  <w:num w:numId="17">
    <w:abstractNumId w:val="8"/>
  </w:num>
  <w:num w:numId="18">
    <w:abstractNumId w:val="21"/>
  </w:num>
  <w:num w:numId="19">
    <w:abstractNumId w:val="18"/>
  </w:num>
  <w:num w:numId="20">
    <w:abstractNumId w:val="19"/>
  </w:num>
  <w:num w:numId="21">
    <w:abstractNumId w:val="10"/>
  </w:num>
  <w:num w:numId="22">
    <w:abstractNumId w:val="7"/>
  </w:num>
  <w:num w:numId="23">
    <w:abstractNumId w:val="17"/>
  </w:num>
  <w:num w:numId="24">
    <w:abstractNumId w:val="31"/>
  </w:num>
  <w:num w:numId="25">
    <w:abstractNumId w:val="25"/>
  </w:num>
  <w:num w:numId="26">
    <w:abstractNumId w:val="5"/>
  </w:num>
  <w:num w:numId="27">
    <w:abstractNumId w:val="34"/>
  </w:num>
  <w:num w:numId="28">
    <w:abstractNumId w:val="9"/>
  </w:num>
  <w:num w:numId="29">
    <w:abstractNumId w:val="27"/>
  </w:num>
  <w:num w:numId="30">
    <w:abstractNumId w:val="6"/>
  </w:num>
  <w:num w:numId="31">
    <w:abstractNumId w:val="22"/>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53D5"/>
    <w:rsid w:val="0026004D"/>
    <w:rsid w:val="002640DD"/>
    <w:rsid w:val="00275D12"/>
    <w:rsid w:val="00284FEB"/>
    <w:rsid w:val="002860C4"/>
    <w:rsid w:val="002B5741"/>
    <w:rsid w:val="002E472E"/>
    <w:rsid w:val="00305409"/>
    <w:rsid w:val="003609EF"/>
    <w:rsid w:val="0036231A"/>
    <w:rsid w:val="00374DD4"/>
    <w:rsid w:val="003C5CB3"/>
    <w:rsid w:val="003E1A36"/>
    <w:rsid w:val="00400168"/>
    <w:rsid w:val="00410371"/>
    <w:rsid w:val="004242F1"/>
    <w:rsid w:val="00433672"/>
    <w:rsid w:val="004B75B7"/>
    <w:rsid w:val="004E7F64"/>
    <w:rsid w:val="005141D9"/>
    <w:rsid w:val="0051580D"/>
    <w:rsid w:val="00547111"/>
    <w:rsid w:val="0058665E"/>
    <w:rsid w:val="00592D74"/>
    <w:rsid w:val="005B4CB7"/>
    <w:rsid w:val="005E2C44"/>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4B00"/>
    <w:rsid w:val="007F7259"/>
    <w:rsid w:val="008040A8"/>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rsid w:val="005B4CB7"/>
    <w:rPr>
      <w:rFonts w:ascii="Arial" w:hAnsi="Arial"/>
      <w:lang w:val="en-GB" w:eastAsia="en-US"/>
    </w:rPr>
  </w:style>
  <w:style w:type="character" w:customStyle="1" w:styleId="7Char1">
    <w:name w:val="标题 7 Char1"/>
    <w:aliases w:val="L7 Char,Header 7 Char"/>
    <w:link w:val="7"/>
    <w:rsid w:val="005B4CB7"/>
    <w:rPr>
      <w:rFonts w:ascii="Arial" w:hAnsi="Arial"/>
      <w:lang w:val="en-GB" w:eastAsia="en-US"/>
    </w:rPr>
  </w:style>
  <w:style w:type="character" w:customStyle="1" w:styleId="8Char1">
    <w:name w:val="标题 8 Char1"/>
    <w:aliases w:val="Table Heading Char"/>
    <w:link w:val="8"/>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10"/>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5"/>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12"/>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3"/>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5"/>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6"/>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8"/>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8"/>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21"/>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6"/>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3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8"/>
      </w:numPr>
    </w:pPr>
  </w:style>
  <w:style w:type="numbering" w:customStyle="1" w:styleId="StyleBulleted">
    <w:name w:val="Style Bulleted"/>
    <w:rsid w:val="005B4CB7"/>
    <w:pPr>
      <w:numPr>
        <w:numId w:val="23"/>
      </w:numPr>
    </w:pPr>
  </w:style>
  <w:style w:type="numbering" w:customStyle="1" w:styleId="StyleBulletedSymbolsymbolLeft025Hanging0252">
    <w:name w:val="Style Bulleted Symbol (symbol) Left:  0.25&quot; Hanging:  0.25&quot;2"/>
    <w:rsid w:val="005B4CB7"/>
    <w:pPr>
      <w:numPr>
        <w:numId w:val="29"/>
      </w:numPr>
    </w:pPr>
  </w:style>
  <w:style w:type="numbering" w:customStyle="1" w:styleId="StyleBulletedSymbolsymbolLeft025Hanging0251">
    <w:name w:val="Style Bulleted Symbol (symbol) Left:  0.25&quot; Hanging:  0.25&quot;1"/>
    <w:rsid w:val="005B4CB7"/>
    <w:pPr>
      <w:numPr>
        <w:numId w:val="27"/>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3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4704-E54C-4249-8EB8-9FBF1353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10</Pages>
  <Words>5441</Words>
  <Characters>31019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2024-05-10T03:36:00Z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